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3E9F6" w14:textId="77777777" w:rsidR="00CF1895" w:rsidRPr="00F363F1" w:rsidRDefault="00CF1895">
      <w:pPr>
        <w:rPr>
          <w:lang w:val="bs-Cyrl-BA"/>
        </w:rPr>
      </w:pPr>
    </w:p>
    <w:p w14:paraId="44735BFB" w14:textId="77777777" w:rsidR="00F76077" w:rsidRDefault="00F76077">
      <w:pPr>
        <w:rPr>
          <w:lang w:val="sr-Cyrl-BA"/>
        </w:rPr>
      </w:pPr>
    </w:p>
    <w:p w14:paraId="189C8F51" w14:textId="77777777" w:rsidR="00F76077" w:rsidRDefault="00F76077">
      <w:pPr>
        <w:rPr>
          <w:lang w:val="sr-Cyrl-BA"/>
        </w:rPr>
      </w:pPr>
    </w:p>
    <w:p w14:paraId="4932D5D1" w14:textId="77777777" w:rsidR="00F76077" w:rsidRDefault="00F76077">
      <w:pPr>
        <w:rPr>
          <w:lang w:val="sr-Cyrl-BA"/>
        </w:rPr>
      </w:pPr>
    </w:p>
    <w:p w14:paraId="3E418007" w14:textId="77777777" w:rsidR="00F76077" w:rsidRDefault="00F76077">
      <w:pPr>
        <w:rPr>
          <w:lang w:val="sr-Cyrl-BA"/>
        </w:rPr>
      </w:pPr>
    </w:p>
    <w:p w14:paraId="71D962DC" w14:textId="273B0C37" w:rsidR="00F76077" w:rsidRDefault="00F76077">
      <w:pPr>
        <w:rPr>
          <w:lang w:val="sr-Cyrl-BA"/>
        </w:rPr>
      </w:pPr>
    </w:p>
    <w:p w14:paraId="1F506D87" w14:textId="10F38AA4" w:rsidR="00B82238" w:rsidRDefault="00B82238">
      <w:pPr>
        <w:rPr>
          <w:lang w:val="sr-Cyrl-BA"/>
        </w:rPr>
      </w:pPr>
    </w:p>
    <w:p w14:paraId="6A1A71BE" w14:textId="0265324B" w:rsidR="00B82238" w:rsidRDefault="00B82238">
      <w:pPr>
        <w:rPr>
          <w:lang w:val="sr-Cyrl-BA"/>
        </w:rPr>
      </w:pPr>
    </w:p>
    <w:p w14:paraId="46EF6F11" w14:textId="6A84C7C6" w:rsidR="00B82238" w:rsidRPr="00B82238" w:rsidRDefault="00B82238" w:rsidP="00B82238">
      <w:pPr>
        <w:rPr>
          <w:lang w:val="sr-Cyrl-BA"/>
        </w:rPr>
      </w:pPr>
    </w:p>
    <w:p w14:paraId="02F0E6A7" w14:textId="6581BCB7" w:rsidR="00B82238" w:rsidRPr="00B82238" w:rsidRDefault="00C17EE6" w:rsidP="00B82238">
      <w:pPr>
        <w:rPr>
          <w:lang w:val="sr-Cyrl-BA"/>
        </w:rPr>
      </w:pPr>
      <w:r>
        <w:rPr>
          <w:noProof/>
          <w:lang w:val="sr-Cyrl-B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C290A8" wp14:editId="3069CA46">
                <wp:simplePos x="0" y="0"/>
                <wp:positionH relativeFrom="column">
                  <wp:posOffset>1514475</wp:posOffset>
                </wp:positionH>
                <wp:positionV relativeFrom="paragraph">
                  <wp:posOffset>120650</wp:posOffset>
                </wp:positionV>
                <wp:extent cx="4742815" cy="26670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28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6FBC87" w14:textId="77777777" w:rsidR="00B82238" w:rsidRPr="001A5EF6" w:rsidRDefault="00B82238" w:rsidP="00B82238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1A5EF6">
                              <w:rPr>
                                <w:rFonts w:ascii="Arial" w:hAnsi="Arial" w:cs="Arial"/>
                                <w:b w:val="0"/>
                              </w:rPr>
                              <w:t>Обрађивач</w:t>
                            </w:r>
                            <w:proofErr w:type="spellEnd"/>
                            <w:r w:rsidRPr="001A5EF6">
                              <w:rPr>
                                <w:rFonts w:ascii="Arial" w:hAnsi="Arial" w:cs="Arial"/>
                                <w:b w:val="0"/>
                              </w:rPr>
                              <w:t>:</w:t>
                            </w:r>
                            <w:r w:rsidRPr="001A5EF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1A5EF6">
                              <w:rPr>
                                <w:rFonts w:ascii="Arial" w:hAnsi="Arial" w:cs="Arial"/>
                              </w:rPr>
                              <w:t>Одјељење</w:t>
                            </w:r>
                            <w:proofErr w:type="spellEnd"/>
                            <w:r w:rsidRPr="001A5EF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1A5EF6">
                              <w:rPr>
                                <w:rFonts w:ascii="Arial" w:hAnsi="Arial" w:cs="Arial"/>
                              </w:rPr>
                              <w:t>за</w:t>
                            </w:r>
                            <w:proofErr w:type="spellEnd"/>
                            <w:r w:rsidRPr="001A5EF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1A5EF6">
                              <w:rPr>
                                <w:rFonts w:ascii="Arial" w:hAnsi="Arial" w:cs="Arial"/>
                              </w:rPr>
                              <w:t>развој</w:t>
                            </w:r>
                            <w:proofErr w:type="spellEnd"/>
                            <w:r w:rsidRPr="001A5EF6">
                              <w:rPr>
                                <w:rFonts w:ascii="Arial" w:hAnsi="Arial" w:cs="Arial"/>
                              </w:rPr>
                              <w:t xml:space="preserve"> и </w:t>
                            </w:r>
                            <w:proofErr w:type="spellStart"/>
                            <w:r w:rsidRPr="001A5EF6">
                              <w:rPr>
                                <w:rFonts w:ascii="Arial" w:hAnsi="Arial" w:cs="Arial"/>
                              </w:rPr>
                              <w:t>међународне</w:t>
                            </w:r>
                            <w:proofErr w:type="spellEnd"/>
                            <w:r w:rsidRPr="001A5EF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1A5EF6">
                              <w:rPr>
                                <w:rFonts w:ascii="Arial" w:hAnsi="Arial" w:cs="Arial"/>
                              </w:rPr>
                              <w:t>пројекте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C290A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19.25pt;margin-top:9.5pt;width:373.45pt;height:2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" stroked="f">
                <v:textbox style="mso-fit-shape-to-text:t">
                  <w:txbxContent>
                    <w:p w14:paraId="7F6FBC87" w14:textId="77777777" w:rsidR="00B82238" w:rsidRPr="001A5EF6" w:rsidRDefault="00B82238" w:rsidP="00B82238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proofErr w:type="spellStart"/>
                      <w:r w:rsidRPr="001A5EF6">
                        <w:rPr>
                          <w:rFonts w:ascii="Arial" w:hAnsi="Arial" w:cs="Arial"/>
                          <w:b w:val="0"/>
                        </w:rPr>
                        <w:t>Обрађивач</w:t>
                      </w:r>
                      <w:proofErr w:type="spellEnd"/>
                      <w:r w:rsidRPr="001A5EF6">
                        <w:rPr>
                          <w:rFonts w:ascii="Arial" w:hAnsi="Arial" w:cs="Arial"/>
                          <w:b w:val="0"/>
                        </w:rPr>
                        <w:t>:</w:t>
                      </w:r>
                      <w:r w:rsidRPr="001A5EF6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1A5EF6">
                        <w:rPr>
                          <w:rFonts w:ascii="Arial" w:hAnsi="Arial" w:cs="Arial"/>
                        </w:rPr>
                        <w:t>Одјељење</w:t>
                      </w:r>
                      <w:proofErr w:type="spellEnd"/>
                      <w:r w:rsidRPr="001A5EF6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1A5EF6">
                        <w:rPr>
                          <w:rFonts w:ascii="Arial" w:hAnsi="Arial" w:cs="Arial"/>
                        </w:rPr>
                        <w:t>за</w:t>
                      </w:r>
                      <w:proofErr w:type="spellEnd"/>
                      <w:r w:rsidRPr="001A5EF6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1A5EF6">
                        <w:rPr>
                          <w:rFonts w:ascii="Arial" w:hAnsi="Arial" w:cs="Arial"/>
                        </w:rPr>
                        <w:t>развој</w:t>
                      </w:r>
                      <w:proofErr w:type="spellEnd"/>
                      <w:r w:rsidRPr="001A5EF6">
                        <w:rPr>
                          <w:rFonts w:ascii="Arial" w:hAnsi="Arial" w:cs="Arial"/>
                        </w:rPr>
                        <w:t xml:space="preserve"> и </w:t>
                      </w:r>
                      <w:proofErr w:type="spellStart"/>
                      <w:r w:rsidRPr="001A5EF6">
                        <w:rPr>
                          <w:rFonts w:ascii="Arial" w:hAnsi="Arial" w:cs="Arial"/>
                        </w:rPr>
                        <w:t>међународне</w:t>
                      </w:r>
                      <w:proofErr w:type="spellEnd"/>
                      <w:r w:rsidRPr="001A5EF6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1A5EF6">
                        <w:rPr>
                          <w:rFonts w:ascii="Arial" w:hAnsi="Arial" w:cs="Arial"/>
                        </w:rPr>
                        <w:t>пројекте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355B0A0" w14:textId="1965C9A9" w:rsidR="00B82238" w:rsidRPr="00B82238" w:rsidRDefault="00B82238" w:rsidP="00B82238">
      <w:pPr>
        <w:rPr>
          <w:lang w:val="sr-Cyrl-BA"/>
        </w:rPr>
      </w:pPr>
    </w:p>
    <w:p w14:paraId="70F62292" w14:textId="2D993480" w:rsidR="00B82238" w:rsidRPr="00B82238" w:rsidRDefault="00B82238" w:rsidP="00B82238">
      <w:pPr>
        <w:rPr>
          <w:lang w:val="sr-Cyrl-BA"/>
        </w:rPr>
      </w:pPr>
    </w:p>
    <w:p w14:paraId="697FD6E8" w14:textId="68647C43" w:rsidR="00B82238" w:rsidRPr="00B82238" w:rsidRDefault="00B82238" w:rsidP="00B82238">
      <w:pPr>
        <w:rPr>
          <w:lang w:val="sr-Cyrl-BA"/>
        </w:rPr>
      </w:pPr>
    </w:p>
    <w:p w14:paraId="72000B73" w14:textId="06C43750" w:rsidR="00B82238" w:rsidRPr="00B82238" w:rsidRDefault="00B82238" w:rsidP="00B82238">
      <w:pPr>
        <w:rPr>
          <w:lang w:val="sr-Cyrl-BA"/>
        </w:rPr>
      </w:pPr>
    </w:p>
    <w:p w14:paraId="308AA758" w14:textId="5242A60C" w:rsidR="00B82238" w:rsidRPr="00B82238" w:rsidRDefault="00B82238" w:rsidP="00B82238">
      <w:pPr>
        <w:rPr>
          <w:lang w:val="sr-Cyrl-BA"/>
        </w:rPr>
      </w:pPr>
    </w:p>
    <w:p w14:paraId="61E8F459" w14:textId="40F2D9F1" w:rsidR="00B82238" w:rsidRPr="00B82238" w:rsidRDefault="00B82238" w:rsidP="00B82238">
      <w:pPr>
        <w:rPr>
          <w:lang w:val="sr-Cyrl-BA"/>
        </w:rPr>
      </w:pPr>
    </w:p>
    <w:p w14:paraId="3F9FC3B3" w14:textId="6F237900" w:rsidR="00B82238" w:rsidRPr="00B82238" w:rsidRDefault="00B82238" w:rsidP="00B82238">
      <w:pPr>
        <w:rPr>
          <w:lang w:val="sr-Cyrl-BA"/>
        </w:rPr>
      </w:pPr>
    </w:p>
    <w:p w14:paraId="3EE5E013" w14:textId="13D2021C" w:rsidR="00B82238" w:rsidRPr="00B82238" w:rsidRDefault="00B82238" w:rsidP="00B82238">
      <w:pPr>
        <w:rPr>
          <w:lang w:val="sr-Cyrl-BA"/>
        </w:rPr>
      </w:pPr>
    </w:p>
    <w:p w14:paraId="7AA7B167" w14:textId="0E4DB654" w:rsidR="00B82238" w:rsidRPr="00B82238" w:rsidRDefault="00B82238" w:rsidP="00B82238">
      <w:pPr>
        <w:rPr>
          <w:lang w:val="sr-Cyrl-BA"/>
        </w:rPr>
      </w:pPr>
    </w:p>
    <w:p w14:paraId="56587C5F" w14:textId="1BA829C5" w:rsidR="00B82238" w:rsidRPr="00B82238" w:rsidRDefault="00B82238" w:rsidP="00B82238">
      <w:pPr>
        <w:rPr>
          <w:lang w:val="sr-Cyrl-BA"/>
        </w:rPr>
      </w:pPr>
    </w:p>
    <w:p w14:paraId="1D573B91" w14:textId="3694EAB7" w:rsidR="00B82238" w:rsidRPr="00B82238" w:rsidRDefault="00B82238" w:rsidP="00B82238">
      <w:pPr>
        <w:rPr>
          <w:lang w:val="sr-Cyrl-BA"/>
        </w:rPr>
      </w:pPr>
    </w:p>
    <w:p w14:paraId="09FD3B6F" w14:textId="52DDD9B4" w:rsidR="00B82238" w:rsidRDefault="00B82238" w:rsidP="00B82238">
      <w:pPr>
        <w:rPr>
          <w:lang w:val="sr-Cyrl-BA"/>
        </w:rPr>
      </w:pPr>
    </w:p>
    <w:p w14:paraId="28FA9DB0" w14:textId="39B6EE67" w:rsidR="00B82238" w:rsidRPr="00B87AA5" w:rsidRDefault="00FA3867" w:rsidP="00B82238">
      <w:pPr>
        <w:pStyle w:val="NoSpacing"/>
        <w:jc w:val="center"/>
        <w:rPr>
          <w:rFonts w:ascii="Arial" w:hAnsi="Arial" w:cs="Arial"/>
          <w:b/>
          <w:sz w:val="28"/>
          <w:szCs w:val="28"/>
          <w:lang w:val="sr-Cyrl-RS"/>
        </w:rPr>
      </w:pPr>
      <w:r>
        <w:rPr>
          <w:rFonts w:ascii="Arial" w:hAnsi="Arial" w:cs="Arial"/>
          <w:b/>
          <w:sz w:val="28"/>
          <w:szCs w:val="28"/>
          <w:lang w:val="sr-Cyrl-BA"/>
        </w:rPr>
        <w:t xml:space="preserve">ОПЕРАТИВНИ </w:t>
      </w:r>
      <w:r w:rsidR="00B82238" w:rsidRPr="00B87AA5">
        <w:rPr>
          <w:rFonts w:ascii="Arial" w:hAnsi="Arial" w:cs="Arial"/>
          <w:b/>
          <w:sz w:val="28"/>
          <w:szCs w:val="28"/>
        </w:rPr>
        <w:t>ПЛАН ЗА РЕАЛИЗАЦИЈУ ВИЗИЈЕ ОДРЖИВЕ ТРАНЗИЦИЈЕ ГРАДА ГРАДИШКА ЗА ПЕРИОД 2027-2029. ГОДИНЕ</w:t>
      </w:r>
    </w:p>
    <w:p w14:paraId="23F5BA11" w14:textId="24EFD254" w:rsidR="00B82238" w:rsidRDefault="00B82238" w:rsidP="00B82238">
      <w:pPr>
        <w:rPr>
          <w:lang w:val="sr-Cyrl-BA"/>
        </w:rPr>
      </w:pPr>
    </w:p>
    <w:p w14:paraId="23B5D4C1" w14:textId="77777777" w:rsidR="00B82238" w:rsidRDefault="00B82238" w:rsidP="00B82238">
      <w:pPr>
        <w:pStyle w:val="NoSpacing"/>
        <w:jc w:val="center"/>
        <w:rPr>
          <w:lang w:val="sr-Cyrl-BA"/>
        </w:rPr>
      </w:pPr>
      <w:r>
        <w:rPr>
          <w:lang w:val="sr-Cyrl-BA"/>
        </w:rPr>
        <w:tab/>
      </w:r>
    </w:p>
    <w:p w14:paraId="1CEC8975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01CC17D7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63CC1C98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35F62F05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2332218F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4F0D4022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3709527F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74B56242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034DED76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692E43C8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116F7E9C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56174592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5E569727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611447E1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0F7A24F9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1BD454A2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3C9D6B58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736737B3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38511887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5ED95CE6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1A8DD356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3B49A879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5363681A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61A969B3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74295D7F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58F2DE36" w14:textId="77777777" w:rsidR="00B82238" w:rsidRDefault="00B82238" w:rsidP="00B82238">
      <w:pPr>
        <w:pStyle w:val="NoSpacing"/>
        <w:jc w:val="center"/>
        <w:rPr>
          <w:lang w:val="sr-Cyrl-BA"/>
        </w:rPr>
      </w:pPr>
    </w:p>
    <w:p w14:paraId="0E9C6823" w14:textId="71F4D741" w:rsidR="00B82238" w:rsidRPr="007A1F9F" w:rsidRDefault="00B82238" w:rsidP="00B82238">
      <w:pPr>
        <w:pStyle w:val="NoSpacing"/>
        <w:jc w:val="center"/>
        <w:rPr>
          <w:rFonts w:ascii="Arial" w:hAnsi="Arial" w:cs="Arial"/>
          <w:bCs/>
          <w:sz w:val="24"/>
          <w:szCs w:val="24"/>
          <w:lang w:val="sr-Cyrl-RS"/>
        </w:rPr>
      </w:pPr>
      <w:r w:rsidRPr="007A1F9F">
        <w:rPr>
          <w:rFonts w:ascii="Arial" w:hAnsi="Arial" w:cs="Arial"/>
          <w:bCs/>
          <w:sz w:val="24"/>
          <w:szCs w:val="24"/>
          <w:lang w:val="sr-Cyrl-RS"/>
        </w:rPr>
        <w:t xml:space="preserve">Градишка, </w:t>
      </w:r>
      <w:r>
        <w:rPr>
          <w:rFonts w:ascii="Arial" w:hAnsi="Arial" w:cs="Arial"/>
          <w:bCs/>
          <w:sz w:val="24"/>
          <w:szCs w:val="24"/>
          <w:lang w:val="sr-Cyrl-RS"/>
        </w:rPr>
        <w:t>август</w:t>
      </w:r>
      <w:r w:rsidRPr="007A1F9F">
        <w:rPr>
          <w:rFonts w:ascii="Arial" w:hAnsi="Arial" w:cs="Arial"/>
          <w:bCs/>
          <w:sz w:val="24"/>
          <w:szCs w:val="24"/>
          <w:lang w:val="sr-Cyrl-RS"/>
        </w:rPr>
        <w:t xml:space="preserve"> 202</w:t>
      </w:r>
      <w:r>
        <w:rPr>
          <w:rFonts w:ascii="Arial" w:hAnsi="Arial" w:cs="Arial"/>
          <w:bCs/>
          <w:sz w:val="24"/>
          <w:szCs w:val="24"/>
          <w:lang w:val="sr-Cyrl-RS"/>
        </w:rPr>
        <w:t>6</w:t>
      </w:r>
      <w:r w:rsidRPr="007A1F9F">
        <w:rPr>
          <w:rFonts w:ascii="Arial" w:hAnsi="Arial" w:cs="Arial"/>
          <w:bCs/>
          <w:sz w:val="24"/>
          <w:szCs w:val="24"/>
          <w:lang w:val="sr-Cyrl-RS"/>
        </w:rPr>
        <w:t>. године</w:t>
      </w:r>
    </w:p>
    <w:p w14:paraId="35D53C4A" w14:textId="77777777" w:rsidR="00B82238" w:rsidRDefault="00B82238" w:rsidP="00B82238">
      <w:pPr>
        <w:pStyle w:val="Head2"/>
        <w:numPr>
          <w:ilvl w:val="0"/>
          <w:numId w:val="0"/>
        </w:numPr>
        <w:spacing w:after="240" w:line="276" w:lineRule="auto"/>
        <w:rPr>
          <w:rFonts w:asciiTheme="minorHAnsi" w:hAnsiTheme="minorHAnsi" w:cstheme="minorHAnsi"/>
          <w:noProof w:val="0"/>
        </w:rPr>
      </w:pPr>
    </w:p>
    <w:p w14:paraId="05764483" w14:textId="77777777" w:rsidR="001931FE" w:rsidRPr="001931FE" w:rsidRDefault="001931FE" w:rsidP="001931FE">
      <w:pPr>
        <w:spacing w:before="100" w:beforeAutospacing="1" w:after="100" w:afterAutospacing="1"/>
        <w:jc w:val="both"/>
        <w:outlineLvl w:val="1"/>
        <w:rPr>
          <w:rFonts w:ascii="Arial" w:eastAsia="Times New Roman" w:hAnsi="Arial" w:cs="Arial"/>
          <w:kern w:val="0"/>
        </w:rPr>
      </w:pPr>
      <w:r w:rsidRPr="001931FE">
        <w:rPr>
          <w:rFonts w:ascii="Arial" w:eastAsia="Times New Roman" w:hAnsi="Arial" w:cs="Arial"/>
          <w:kern w:val="0"/>
        </w:rPr>
        <w:t xml:space="preserve">1. </w:t>
      </w:r>
      <w:proofErr w:type="spellStart"/>
      <w:r w:rsidRPr="001931FE">
        <w:rPr>
          <w:rFonts w:ascii="Arial" w:eastAsia="Times New Roman" w:hAnsi="Arial" w:cs="Arial"/>
          <w:kern w:val="0"/>
        </w:rPr>
        <w:t>Увод</w:t>
      </w:r>
      <w:proofErr w:type="spellEnd"/>
    </w:p>
    <w:p w14:paraId="252EFBD8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Оперативни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период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2027–2029.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представља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спроведбени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документ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којим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приоритети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циљеви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мјере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утврђени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2050.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операционализују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кроз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конкретне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активности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пројекте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планиране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период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2027–2029.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168049AD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Оперативни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израђује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циљу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обезбјеђивања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континуитета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њеног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повезивања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системом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средњорочног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годишњег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планирања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52973685" w14:textId="49D4CC3F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представља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инструмент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спровођење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утврђених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приоритета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наредном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трогодишњем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периоду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уз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дефинисање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активности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пројеката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одговорности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њихову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рокова</w:t>
      </w:r>
      <w:proofErr w:type="spellEnd"/>
      <w:r w:rsidR="000F7C16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r w:rsidR="000F7C16">
        <w:rPr>
          <w:rFonts w:ascii="Arial" w:eastAsia="Times New Roman" w:hAnsi="Arial" w:cs="Arial"/>
          <w:b w:val="0"/>
          <w:bCs w:val="0"/>
          <w:kern w:val="0"/>
          <w:lang w:val="bs-Cyrl-BA"/>
        </w:rPr>
        <w:t>и</w:t>
      </w:r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очекиваних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резултата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0E136526" w14:textId="77777777" w:rsidR="001931FE" w:rsidRPr="001931FE" w:rsidRDefault="001931FE" w:rsidP="001931FE">
      <w:pPr>
        <w:spacing w:before="100" w:beforeAutospacing="1" w:after="100" w:afterAutospacing="1"/>
        <w:jc w:val="both"/>
        <w:outlineLvl w:val="1"/>
        <w:rPr>
          <w:rFonts w:ascii="Arial" w:eastAsia="Times New Roman" w:hAnsi="Arial" w:cs="Arial"/>
          <w:kern w:val="0"/>
        </w:rPr>
      </w:pPr>
      <w:r w:rsidRPr="001931FE">
        <w:rPr>
          <w:rFonts w:ascii="Arial" w:eastAsia="Times New Roman" w:hAnsi="Arial" w:cs="Arial"/>
          <w:kern w:val="0"/>
        </w:rPr>
        <w:t xml:space="preserve">2. </w:t>
      </w:r>
      <w:proofErr w:type="spellStart"/>
      <w:r w:rsidRPr="001931FE">
        <w:rPr>
          <w:rFonts w:ascii="Arial" w:eastAsia="Times New Roman" w:hAnsi="Arial" w:cs="Arial"/>
          <w:kern w:val="0"/>
        </w:rPr>
        <w:t>Осврт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на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стратешки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документ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који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се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израђује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Оперативни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план</w:t>
      </w:r>
      <w:proofErr w:type="spellEnd"/>
    </w:p>
    <w:p w14:paraId="191C0FEA" w14:textId="77777777" w:rsidR="001931FE" w:rsidRPr="001931FE" w:rsidRDefault="001931FE" w:rsidP="001931FE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kern w:val="0"/>
        </w:rPr>
      </w:pPr>
      <w:r w:rsidRPr="001931FE">
        <w:rPr>
          <w:rFonts w:ascii="Arial" w:eastAsia="Times New Roman" w:hAnsi="Arial" w:cs="Arial"/>
          <w:kern w:val="0"/>
        </w:rPr>
        <w:t xml:space="preserve">2.1. </w:t>
      </w:r>
      <w:proofErr w:type="spellStart"/>
      <w:r w:rsidRPr="001931FE">
        <w:rPr>
          <w:rFonts w:ascii="Arial" w:eastAsia="Times New Roman" w:hAnsi="Arial" w:cs="Arial"/>
          <w:kern w:val="0"/>
        </w:rPr>
        <w:t>Основни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подаци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о </w:t>
      </w:r>
      <w:proofErr w:type="spellStart"/>
      <w:r w:rsidRPr="001931FE">
        <w:rPr>
          <w:rFonts w:ascii="Arial" w:eastAsia="Times New Roman" w:hAnsi="Arial" w:cs="Arial"/>
          <w:kern w:val="0"/>
        </w:rPr>
        <w:t>Плану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транзиције</w:t>
      </w:r>
      <w:proofErr w:type="spellEnd"/>
    </w:p>
    <w:p w14:paraId="649B44D2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2050.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представља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свеобухватан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партиципативан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документ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којим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утврђена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дугорочна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као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циљеви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транзицијски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правци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мјере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њено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остваривање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33AC0AB3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израђен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оквиру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пројекта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„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Босне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Херцеговине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–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Подршка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подручја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богатих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proofErr w:type="gramStart"/>
      <w:r w:rsidRPr="001931FE">
        <w:rPr>
          <w:rFonts w:ascii="Arial" w:eastAsia="Times New Roman" w:hAnsi="Arial" w:cs="Arial"/>
          <w:b w:val="0"/>
          <w:bCs w:val="0"/>
          <w:kern w:val="0"/>
        </w:rPr>
        <w:t>угљем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“ (</w:t>
      </w:r>
      <w:proofErr w:type="gram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BiH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SuTra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),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уз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примјену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приступа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„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према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врху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“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укључивање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релевантних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заинтересованих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страна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процес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дефинисања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приоритета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6A2349C5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дефинисана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2050.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:</w:t>
      </w:r>
    </w:p>
    <w:p w14:paraId="66D1F51D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r w:rsidRPr="001931FE">
        <w:rPr>
          <w:rFonts w:ascii="Arial" w:eastAsia="Times New Roman" w:hAnsi="Arial" w:cs="Arial"/>
          <w:kern w:val="0"/>
        </w:rPr>
        <w:t>„</w:t>
      </w:r>
      <w:proofErr w:type="spellStart"/>
      <w:r w:rsidRPr="001931FE">
        <w:rPr>
          <w:rFonts w:ascii="Arial" w:eastAsia="Times New Roman" w:hAnsi="Arial" w:cs="Arial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– </w:t>
      </w:r>
      <w:proofErr w:type="spellStart"/>
      <w:r w:rsidRPr="001931FE">
        <w:rPr>
          <w:rFonts w:ascii="Arial" w:eastAsia="Times New Roman" w:hAnsi="Arial" w:cs="Arial"/>
          <w:kern w:val="0"/>
        </w:rPr>
        <w:t>град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који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повезује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људе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kern w:val="0"/>
        </w:rPr>
        <w:t>знање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kern w:val="0"/>
        </w:rPr>
        <w:t>природу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kern w:val="0"/>
        </w:rPr>
        <w:t>примјер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зелене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економије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kern w:val="0"/>
        </w:rPr>
        <w:t>здраве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пољопривреде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kern w:val="0"/>
        </w:rPr>
        <w:t>дигиталне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. </w:t>
      </w:r>
      <w:proofErr w:type="spellStart"/>
      <w:r w:rsidRPr="001931FE">
        <w:rPr>
          <w:rFonts w:ascii="Arial" w:eastAsia="Times New Roman" w:hAnsi="Arial" w:cs="Arial"/>
          <w:kern w:val="0"/>
        </w:rPr>
        <w:t>Град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безбједан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грађане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kern w:val="0"/>
        </w:rPr>
        <w:t>инвестиције</w:t>
      </w:r>
      <w:proofErr w:type="spellEnd"/>
      <w:r w:rsidRPr="001931FE">
        <w:rPr>
          <w:rFonts w:ascii="Arial" w:eastAsia="Times New Roman" w:hAnsi="Arial" w:cs="Arial"/>
          <w:kern w:val="0"/>
        </w:rPr>
        <w:t>.</w:t>
      </w:r>
    </w:p>
    <w:p w14:paraId="1FB53E9E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– </w:t>
      </w:r>
      <w:proofErr w:type="spellStart"/>
      <w:r w:rsidRPr="001931FE">
        <w:rPr>
          <w:rFonts w:ascii="Arial" w:eastAsia="Times New Roman" w:hAnsi="Arial" w:cs="Arial"/>
          <w:kern w:val="0"/>
        </w:rPr>
        <w:t>наш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град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kern w:val="0"/>
        </w:rPr>
        <w:t>срцу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Pr="001931FE">
        <w:rPr>
          <w:rFonts w:ascii="Arial" w:eastAsia="Times New Roman" w:hAnsi="Arial" w:cs="Arial"/>
          <w:kern w:val="0"/>
        </w:rPr>
        <w:t>Европе</w:t>
      </w:r>
      <w:proofErr w:type="spellEnd"/>
      <w:r w:rsidRPr="001931FE">
        <w:rPr>
          <w:rFonts w:ascii="Arial" w:eastAsia="Times New Roman" w:hAnsi="Arial" w:cs="Arial"/>
          <w:kern w:val="0"/>
        </w:rPr>
        <w:t>!“</w:t>
      </w:r>
      <w:proofErr w:type="gramEnd"/>
    </w:p>
    <w:p w14:paraId="072FE827" w14:textId="2CD38235" w:rsidR="001931FE" w:rsidRDefault="001931FE" w:rsidP="00F80F01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Остваривање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наведене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визије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заснива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постепеној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дугорочних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средњорочних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краткорочних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циљева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мјера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уз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уважавање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локалних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развојних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потенцијала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потреба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4936E540" w14:textId="5A05925A" w:rsidR="001B6D4E" w:rsidRDefault="001B6D4E" w:rsidP="001931FE">
      <w:pPr>
        <w:spacing w:before="100" w:beforeAutospacing="1" w:after="100" w:afterAutospacing="1"/>
        <w:jc w:val="both"/>
        <w:rPr>
          <w:rFonts w:ascii="Arial" w:eastAsia="Times New Roman" w:hAnsi="Arial" w:cs="Arial"/>
          <w:b w:val="0"/>
          <w:bCs w:val="0"/>
          <w:kern w:val="0"/>
        </w:rPr>
      </w:pPr>
    </w:p>
    <w:p w14:paraId="22CC7930" w14:textId="77777777" w:rsidR="001B6D4E" w:rsidRPr="001931FE" w:rsidRDefault="001B6D4E" w:rsidP="001931FE">
      <w:pPr>
        <w:spacing w:before="100" w:beforeAutospacing="1" w:after="100" w:afterAutospacing="1"/>
        <w:jc w:val="both"/>
        <w:rPr>
          <w:rFonts w:ascii="Arial" w:eastAsia="Times New Roman" w:hAnsi="Arial" w:cs="Arial"/>
          <w:b w:val="0"/>
          <w:bCs w:val="0"/>
          <w:kern w:val="0"/>
        </w:rPr>
      </w:pPr>
    </w:p>
    <w:p w14:paraId="53E9CED9" w14:textId="77777777" w:rsidR="001931FE" w:rsidRPr="001931FE" w:rsidRDefault="001931FE" w:rsidP="001931FE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kern w:val="0"/>
        </w:rPr>
      </w:pPr>
      <w:r w:rsidRPr="001931FE">
        <w:rPr>
          <w:rFonts w:ascii="Arial" w:eastAsia="Times New Roman" w:hAnsi="Arial" w:cs="Arial"/>
          <w:kern w:val="0"/>
        </w:rPr>
        <w:t xml:space="preserve">2.2. </w:t>
      </w:r>
      <w:proofErr w:type="spellStart"/>
      <w:r w:rsidRPr="001931FE">
        <w:rPr>
          <w:rFonts w:ascii="Arial" w:eastAsia="Times New Roman" w:hAnsi="Arial" w:cs="Arial"/>
          <w:kern w:val="0"/>
        </w:rPr>
        <w:t>Правни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kern w:val="0"/>
        </w:rPr>
        <w:t>плански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основ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израду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Оперативног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плана</w:t>
      </w:r>
      <w:proofErr w:type="spellEnd"/>
    </w:p>
    <w:p w14:paraId="4BB13AE4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Оперативни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период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2027–2029.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израђен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складу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:</w:t>
      </w:r>
    </w:p>
    <w:p w14:paraId="692D116C" w14:textId="77777777" w:rsidR="001931FE" w:rsidRPr="001931FE" w:rsidRDefault="001931FE" w:rsidP="0021586D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Законом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о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стратешком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планирању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управљању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развојем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Републици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Српској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(„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Службени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гласник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Републике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proofErr w:type="gramStart"/>
      <w:r w:rsidRPr="001931FE">
        <w:rPr>
          <w:rFonts w:ascii="Arial" w:eastAsia="Times New Roman" w:hAnsi="Arial" w:cs="Arial"/>
          <w:b w:val="0"/>
          <w:bCs w:val="0"/>
          <w:kern w:val="0"/>
        </w:rPr>
        <w:t>Српске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“</w:t>
      </w:r>
      <w:proofErr w:type="gram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број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63/21);</w:t>
      </w:r>
    </w:p>
    <w:p w14:paraId="010238DA" w14:textId="77777777" w:rsidR="001931FE" w:rsidRPr="001931FE" w:rsidRDefault="001931FE" w:rsidP="0021586D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Уредбом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о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спроведбеним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документима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Републици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Српској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(„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Службени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гласник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Републике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proofErr w:type="gramStart"/>
      <w:r w:rsidRPr="001931FE">
        <w:rPr>
          <w:rFonts w:ascii="Arial" w:eastAsia="Times New Roman" w:hAnsi="Arial" w:cs="Arial"/>
          <w:b w:val="0"/>
          <w:bCs w:val="0"/>
          <w:kern w:val="0"/>
        </w:rPr>
        <w:t>Српске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“</w:t>
      </w:r>
      <w:proofErr w:type="gram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број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8/22).</w:t>
      </w:r>
    </w:p>
    <w:p w14:paraId="61BB0613" w14:textId="77777777" w:rsidR="001931FE" w:rsidRPr="001931FE" w:rsidRDefault="001931FE" w:rsidP="001931FE">
      <w:pPr>
        <w:spacing w:before="100" w:beforeAutospacing="1" w:after="100" w:afterAutospacing="1"/>
        <w:jc w:val="both"/>
        <w:outlineLvl w:val="1"/>
        <w:rPr>
          <w:rFonts w:ascii="Arial" w:eastAsia="Times New Roman" w:hAnsi="Arial" w:cs="Arial"/>
          <w:kern w:val="0"/>
          <w:sz w:val="36"/>
          <w:szCs w:val="36"/>
        </w:rPr>
      </w:pPr>
      <w:r w:rsidRPr="001931FE">
        <w:rPr>
          <w:rFonts w:ascii="Arial" w:eastAsia="Times New Roman" w:hAnsi="Arial" w:cs="Arial"/>
          <w:kern w:val="0"/>
        </w:rPr>
        <w:t xml:space="preserve">3. </w:t>
      </w:r>
      <w:proofErr w:type="spellStart"/>
      <w:r w:rsidRPr="001931FE">
        <w:rPr>
          <w:rFonts w:ascii="Arial" w:eastAsia="Times New Roman" w:hAnsi="Arial" w:cs="Arial"/>
          <w:kern w:val="0"/>
        </w:rPr>
        <w:t>Процес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израде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Оперативног</w:t>
      </w:r>
      <w:proofErr w:type="spellEnd"/>
      <w:r w:rsidRPr="001931FE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kern w:val="0"/>
        </w:rPr>
        <w:t>плана</w:t>
      </w:r>
      <w:proofErr w:type="spellEnd"/>
    </w:p>
    <w:p w14:paraId="5EE4ED67" w14:textId="77777777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Оперативни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израђен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на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основу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приоритета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циљева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мјера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утврђених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Планом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одрживе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транзиције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Градишка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до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2050.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уз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њихово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прилагођавање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периоду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2027–2029.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године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0F7474D8" w14:textId="648A9A6F" w:rsidR="001931FE" w:rsidRPr="001931FE" w:rsidRDefault="001931FE" w:rsidP="0021586D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b w:val="0"/>
          <w:bCs w:val="0"/>
          <w:kern w:val="0"/>
        </w:rPr>
      </w:pPr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процесу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израде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узети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су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у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обзир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расположиви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институционални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финансијски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капацитети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надлежности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Града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,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могућности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финансирања</w:t>
      </w:r>
      <w:proofErr w:type="spellEnd"/>
      <w:r w:rsidR="001F21F6">
        <w:rPr>
          <w:rFonts w:ascii="Arial" w:eastAsia="Times New Roman" w:hAnsi="Arial" w:cs="Arial"/>
          <w:b w:val="0"/>
          <w:bCs w:val="0"/>
          <w:kern w:val="0"/>
          <w:lang w:val="bs-Cyrl-BA"/>
        </w:rPr>
        <w:t>, обезбијеђена грантовска средства</w:t>
      </w:r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реални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услови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за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реализацију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планираних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активности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 xml:space="preserve"> и </w:t>
      </w:r>
      <w:proofErr w:type="spellStart"/>
      <w:r w:rsidRPr="001931FE">
        <w:rPr>
          <w:rFonts w:ascii="Arial" w:eastAsia="Times New Roman" w:hAnsi="Arial" w:cs="Arial"/>
          <w:b w:val="0"/>
          <w:bCs w:val="0"/>
          <w:kern w:val="0"/>
        </w:rPr>
        <w:t>пројеката</w:t>
      </w:r>
      <w:proofErr w:type="spellEnd"/>
      <w:r w:rsidRPr="001931FE">
        <w:rPr>
          <w:rFonts w:ascii="Arial" w:eastAsia="Times New Roman" w:hAnsi="Arial" w:cs="Arial"/>
          <w:b w:val="0"/>
          <w:bCs w:val="0"/>
          <w:kern w:val="0"/>
        </w:rPr>
        <w:t>.</w:t>
      </w:r>
    </w:p>
    <w:p w14:paraId="6F641CFC" w14:textId="435BDA5F" w:rsidR="007A4C70" w:rsidRDefault="007A4C70" w:rsidP="00B82238">
      <w:pPr>
        <w:pStyle w:val="Head2"/>
        <w:numPr>
          <w:ilvl w:val="0"/>
          <w:numId w:val="0"/>
        </w:numPr>
        <w:spacing w:after="240" w:line="276" w:lineRule="auto"/>
        <w:rPr>
          <w:rFonts w:asciiTheme="minorHAnsi" w:hAnsiTheme="minorHAnsi" w:cstheme="minorHAnsi"/>
          <w:noProof w:val="0"/>
        </w:rPr>
        <w:sectPr w:rsidR="007A4C70" w:rsidSect="006858F9">
          <w:footerReference w:type="default" r:id="rId8"/>
          <w:headerReference w:type="first" r:id="rId9"/>
          <w:footerReference w:type="first" r:id="rId10"/>
          <w:pgSz w:w="11907" w:h="16839" w:code="9"/>
          <w:pgMar w:top="1134" w:right="1418" w:bottom="1134" w:left="1418" w:header="709" w:footer="318" w:gutter="0"/>
          <w:cols w:space="708"/>
          <w:titlePg/>
          <w:docGrid w:linePitch="360"/>
        </w:sectPr>
      </w:pPr>
    </w:p>
    <w:p w14:paraId="49D50312" w14:textId="7D46BC5E" w:rsidR="00B82238" w:rsidRPr="00D90716" w:rsidRDefault="00D90716" w:rsidP="00B82238">
      <w:pPr>
        <w:pStyle w:val="Head2"/>
        <w:numPr>
          <w:ilvl w:val="0"/>
          <w:numId w:val="0"/>
        </w:numPr>
        <w:spacing w:after="240" w:line="276" w:lineRule="auto"/>
        <w:rPr>
          <w:rFonts w:ascii="Arial" w:hAnsi="Arial" w:cs="Arial"/>
          <w:noProof w:val="0"/>
          <w:color w:val="auto"/>
        </w:rPr>
      </w:pPr>
      <w:r>
        <w:rPr>
          <w:rFonts w:ascii="Arial" w:hAnsi="Arial" w:cs="Arial"/>
          <w:noProof w:val="0"/>
          <w:color w:val="auto"/>
        </w:rPr>
        <w:lastRenderedPageBreak/>
        <w:t xml:space="preserve">       </w:t>
      </w:r>
      <w:r w:rsidR="00D87AFE" w:rsidRPr="00D87AFE">
        <w:rPr>
          <w:rFonts w:ascii="Arial" w:hAnsi="Arial" w:cs="Arial"/>
          <w:noProof w:val="0"/>
          <w:color w:val="auto"/>
          <w:sz w:val="24"/>
          <w:szCs w:val="24"/>
          <w:lang w:val="bs-Cyrl-BA"/>
        </w:rPr>
        <w:t>Оперативни п</w:t>
      </w:r>
      <w:r w:rsidR="00B82238" w:rsidRPr="00D87AFE">
        <w:rPr>
          <w:rFonts w:ascii="Arial" w:hAnsi="Arial" w:cs="Arial"/>
          <w:noProof w:val="0"/>
          <w:color w:val="auto"/>
          <w:sz w:val="24"/>
          <w:szCs w:val="24"/>
        </w:rPr>
        <w:t xml:space="preserve">лан за реализацију визије одрживе транзиције  Града Градишка за период 2027-2029. године </w:t>
      </w:r>
    </w:p>
    <w:tbl>
      <w:tblPr>
        <w:tblW w:w="15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3"/>
        <w:gridCol w:w="1349"/>
        <w:gridCol w:w="3513"/>
        <w:gridCol w:w="1980"/>
        <w:gridCol w:w="1080"/>
        <w:gridCol w:w="1075"/>
        <w:gridCol w:w="1101"/>
        <w:gridCol w:w="880"/>
        <w:gridCol w:w="992"/>
        <w:gridCol w:w="963"/>
      </w:tblGrid>
      <w:tr w:rsidR="00B82238" w:rsidRPr="001C1107" w14:paraId="5FF52689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3813857F" w14:textId="0F73FE5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>Редни број и назив развојног правца</w:t>
            </w:r>
            <w:r w:rsidR="00022A21"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 xml:space="preserve"> </w:t>
            </w: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/  </w:t>
            </w:r>
            <w:r w:rsidRPr="00443314">
              <w:rPr>
                <w:rFonts w:ascii="Arial" w:hAnsi="Arial" w:cs="Arial"/>
                <w:i/>
                <w:noProof/>
                <w:sz w:val="16"/>
                <w:szCs w:val="16"/>
              </w:rPr>
              <w:t xml:space="preserve"> мјера 1.3. Одржив и грађанима приуштив систем даљинског гријања (без фосилних горива)</w:t>
            </w:r>
          </w:p>
        </w:tc>
      </w:tr>
      <w:tr w:rsidR="00B82238" w:rsidRPr="001C1107" w14:paraId="1CD97B51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5AD447F5" w14:textId="617F40F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</w:r>
            <w:r w:rsidRPr="00443314">
              <w:rPr>
                <w:rFonts w:ascii="Arial" w:hAnsi="Arial" w:cs="Arial"/>
                <w:noProof/>
                <w:sz w:val="16"/>
                <w:szCs w:val="16"/>
              </w:rPr>
              <w:t>ГРАДА ГРАДИШКА</w:t>
            </w:r>
            <w:r w:rsidRPr="00443314">
              <w:rPr>
                <w:rFonts w:ascii="Arial" w:hAnsi="Arial" w:cs="Arial"/>
              </w:rPr>
              <w:t xml:space="preserve"> </w:t>
            </w: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>ДО 2050. ГОДИНЕ</w:t>
            </w:r>
          </w:p>
        </w:tc>
      </w:tr>
      <w:tr w:rsidR="00B82238" w:rsidRPr="001C1107" w14:paraId="79BFCAF9" w14:textId="77777777" w:rsidTr="00981B08">
        <w:trPr>
          <w:trHeight w:val="743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5E5C88D2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Пројекат/активност</w:t>
            </w:r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1EF9DB8C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Рок извршења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72685BFA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line="252" w:lineRule="auto"/>
              <w:ind w:left="108" w:right="154"/>
              <w:jc w:val="center"/>
              <w:rPr>
                <w:rFonts w:ascii="Arial" w:eastAsia="Aptos" w:hAnsi="Arial" w:cs="Arial"/>
                <w:sz w:val="18"/>
                <w:szCs w:val="18"/>
                <w:lang w:val="sr-Cyrl-BA"/>
              </w:rPr>
            </w:pPr>
            <w:r w:rsidRPr="00443314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Очекивани резултат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289D8906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  <w:lang w:val="sr-Cyrl-BA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Носилац реализације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3E9E60C1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1" w:line="252" w:lineRule="auto"/>
              <w:ind w:left="101" w:right="86"/>
              <w:jc w:val="center"/>
              <w:rPr>
                <w:rFonts w:ascii="Arial" w:hAnsi="Arial" w:cs="Arial"/>
                <w:b w:val="0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z w:val="16"/>
                <w:szCs w:val="16"/>
              </w:rPr>
              <w:t>Веза са ПЈИ</w:t>
            </w:r>
          </w:p>
          <w:p w14:paraId="5CF2A115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1" w:line="256" w:lineRule="auto"/>
              <w:ind w:left="155" w:right="145" w:firstLine="2"/>
              <w:jc w:val="center"/>
              <w:rPr>
                <w:rFonts w:ascii="Arial" w:hAnsi="Arial" w:cs="Arial"/>
                <w:b w:val="0"/>
                <w:noProof/>
                <w:color w:val="000000"/>
                <w:spacing w:val="-2"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>(Да/Не)</w:t>
            </w:r>
          </w:p>
          <w:p w14:paraId="631A7BB8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A091A90" w14:textId="7E8047B0" w:rsidR="00B82238" w:rsidRPr="00443314" w:rsidRDefault="00B82238" w:rsidP="00981B08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 xml:space="preserve">Усваја се  </w:t>
            </w:r>
            <w:r w:rsidRPr="00443314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>(Да/Не)</w:t>
            </w:r>
          </w:p>
        </w:tc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1A4CBC30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1"/>
              <w:ind w:left="108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Извори финансирања</w:t>
            </w:r>
          </w:p>
        </w:tc>
        <w:tc>
          <w:tcPr>
            <w:tcW w:w="28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CDC47EB" w14:textId="77777777" w:rsidR="00B82238" w:rsidRPr="00443314" w:rsidRDefault="00B82238" w:rsidP="00981B08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z w:val="16"/>
                <w:szCs w:val="16"/>
              </w:rPr>
              <w:t>Извори и износи планираних финансијских средстава у КМ</w:t>
            </w:r>
          </w:p>
        </w:tc>
      </w:tr>
      <w:tr w:rsidR="00B82238" w:rsidRPr="001C1107" w14:paraId="0A45BA43" w14:textId="77777777" w:rsidTr="0079502A">
        <w:trPr>
          <w:trHeight w:val="170"/>
          <w:jc w:val="center"/>
        </w:trPr>
        <w:tc>
          <w:tcPr>
            <w:tcW w:w="2513" w:type="dxa"/>
            <w:vMerge/>
            <w:vAlign w:val="center"/>
          </w:tcPr>
          <w:p w14:paraId="4DDAB309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vAlign w:val="center"/>
          </w:tcPr>
          <w:p w14:paraId="5A132E6B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vAlign w:val="center"/>
          </w:tcPr>
          <w:p w14:paraId="2CE8AA05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sz w:val="18"/>
                <w:szCs w:val="18"/>
                <w:lang w:val="sr-Cyrl-BA"/>
              </w:rPr>
            </w:pPr>
          </w:p>
        </w:tc>
        <w:tc>
          <w:tcPr>
            <w:tcW w:w="1980" w:type="dxa"/>
            <w:vMerge/>
            <w:vAlign w:val="center"/>
          </w:tcPr>
          <w:p w14:paraId="74CF51E9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  <w:lang w:val="sr-Cyrl-BA"/>
              </w:rPr>
            </w:pPr>
          </w:p>
        </w:tc>
        <w:tc>
          <w:tcPr>
            <w:tcW w:w="1080" w:type="dxa"/>
            <w:vMerge/>
            <w:vAlign w:val="center"/>
          </w:tcPr>
          <w:p w14:paraId="50865E84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DE4C5FE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vMerge/>
            <w:vAlign w:val="center"/>
          </w:tcPr>
          <w:p w14:paraId="5C8C8B85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16D15CE3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center"/>
              <w:rPr>
                <w:rFonts w:ascii="Arial" w:eastAsia="Aptos" w:hAnsi="Arial" w:cs="Arial"/>
                <w:bCs w:val="0"/>
                <w:sz w:val="16"/>
                <w:szCs w:val="16"/>
                <w:lang w:val="bs-Cyrl-BA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2027.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78E535B2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2028.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0C49E793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2029.</w:t>
            </w:r>
          </w:p>
        </w:tc>
      </w:tr>
      <w:tr w:rsidR="00B82238" w:rsidRPr="001C1107" w14:paraId="745F95E8" w14:textId="77777777" w:rsidTr="004E55E2">
        <w:trPr>
          <w:trHeight w:val="424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07573C" w14:textId="2DCA4307" w:rsidR="00B82238" w:rsidRPr="00443314" w:rsidRDefault="00704DE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sz w:val="16"/>
                <w:szCs w:val="16"/>
                <w:lang w:val="sr-Cyrl-BA"/>
              </w:rPr>
              <w:t xml:space="preserve">Модернизација система даљинског гријања </w:t>
            </w:r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4AA69CC" w14:textId="7EB7711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  <w:t>202</w:t>
            </w:r>
            <w:r w:rsidR="008E4151"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  <w:t>8</w:t>
            </w:r>
            <w:r w:rsidRPr="008B2534"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  <w:t>.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5711E3D" w14:textId="36BA0A3D" w:rsidR="00704DE8" w:rsidRDefault="00704DE8" w:rsidP="00704DE8">
            <w:pPr>
              <w:pStyle w:val="ListParagraph"/>
              <w:widowControl w:val="0"/>
              <w:autoSpaceDE w:val="0"/>
              <w:autoSpaceDN w:val="0"/>
              <w:spacing w:before="167" w:line="252" w:lineRule="auto"/>
              <w:ind w:left="262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  <w:r w:rsidRPr="008B2534">
              <w:rPr>
                <w:rFonts w:ascii="Arial" w:eastAsia="Aptos" w:hAnsi="Arial" w:cs="Arial"/>
                <w:sz w:val="16"/>
                <w:szCs w:val="16"/>
                <w:lang w:val="sr-Cyrl-BA"/>
              </w:rPr>
              <w:t>Израђена студија реконструкције и проширења система даљинског гријања</w:t>
            </w:r>
          </w:p>
          <w:p w14:paraId="1A279703" w14:textId="77777777" w:rsidR="00704DE8" w:rsidRPr="00704DE8" w:rsidRDefault="00704DE8" w:rsidP="00704DE8">
            <w:pPr>
              <w:pStyle w:val="ListParagraph"/>
              <w:widowControl w:val="0"/>
              <w:autoSpaceDE w:val="0"/>
              <w:autoSpaceDN w:val="0"/>
              <w:spacing w:before="167" w:line="252" w:lineRule="auto"/>
              <w:ind w:left="262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</w:p>
          <w:p w14:paraId="38A97826" w14:textId="1BD769D1" w:rsidR="00704DE8" w:rsidRPr="008B2534" w:rsidRDefault="00704DE8" w:rsidP="00704DE8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  <w:r w:rsidRPr="008B2534"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  <w:t xml:space="preserve">Израђен </w:t>
            </w:r>
            <w:r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  <w:t xml:space="preserve">идејни </w:t>
            </w:r>
            <w:r w:rsidRPr="008B2534"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  <w:t>пројекат реконструкције и проширења система даљинског гријања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87316C1" w14:textId="48038520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</w:t>
            </w:r>
            <w:r w:rsidR="00532D60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љ</w:t>
            </w: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ење за комуналне и стамбене послове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3CD8DB" w14:textId="4922CA64" w:rsidR="00B82238" w:rsidRPr="008B2534" w:rsidRDefault="00B40C56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  <w:t>-</w:t>
            </w: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58353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  <w:r w:rsidRPr="00664FAB"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9FEF2F2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4BB17EF" w14:textId="0AF9E85A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eastAsia="Aptos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8922CDA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ACF78F2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1C1107" w14:paraId="2EAEA7A0" w14:textId="77777777" w:rsidTr="004E55E2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6D5C0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2F2F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F4A1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365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631A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B6DD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3C0D3D3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Кредитна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78B2AE1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F8E2CA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212C55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1C1107" w14:paraId="53DA6F55" w14:textId="77777777" w:rsidTr="004E55E2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16A6E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CFED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941C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CD6D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BD43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A475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9E740C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ЕУ 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CD6BBBC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ED112A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5B82119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1C1107" w14:paraId="2F778B72" w14:textId="77777777" w:rsidTr="004E55E2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DF301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0797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130E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F251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E4B7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17D2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DB1D1A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донације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9F869C7" w14:textId="27212938" w:rsidR="00B82238" w:rsidRPr="008B2534" w:rsidRDefault="0088725E" w:rsidP="0088725E">
            <w:pPr>
              <w:widowControl w:val="0"/>
              <w:autoSpaceDE w:val="0"/>
              <w:autoSpaceDN w:val="0"/>
              <w:spacing w:before="1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 xml:space="preserve"> 200.000,0</w:t>
            </w:r>
            <w:r w:rsidR="00B82238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9FED089" w14:textId="5075CFAC" w:rsidR="00B82238" w:rsidRPr="008B2534" w:rsidRDefault="0088725E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100.000,0</w:t>
            </w:r>
            <w:r w:rsidR="00B82238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92D80F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1C1107" w14:paraId="78686A4C" w14:textId="77777777" w:rsidTr="004E55E2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D5FA5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AFE8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2723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5135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36BD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BCC6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CE3E79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3F8FBC" w14:textId="5ED7A7E4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79E8BB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BE201B6" w14:textId="66D796A2" w:rsidR="00B82238" w:rsidRPr="008B2534" w:rsidRDefault="00F908B7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1C1107" w14:paraId="5F05A020" w14:textId="77777777" w:rsidTr="004E55E2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2D4E0" w14:textId="77777777" w:rsidR="00B82238" w:rsidRPr="00443314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D8B8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EF1C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DD4B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6CC5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93D1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B9198E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6164F01" w14:textId="62004E42" w:rsidR="00B82238" w:rsidRPr="008B2534" w:rsidRDefault="0088725E" w:rsidP="0088725E">
            <w:pPr>
              <w:widowControl w:val="0"/>
              <w:autoSpaceDE w:val="0"/>
              <w:autoSpaceDN w:val="0"/>
              <w:spacing w:before="1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 xml:space="preserve"> </w:t>
            </w:r>
            <w:r w:rsidR="00B82238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20</w:t>
            </w: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0</w:t>
            </w:r>
            <w:r w:rsidR="00B82238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.000,00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0E19AEE" w14:textId="1C27C3A0" w:rsidR="00B82238" w:rsidRPr="008B2534" w:rsidRDefault="0088725E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100.000,0</w:t>
            </w:r>
            <w:r w:rsidR="00B82238"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014D77" w14:textId="77777777" w:rsidR="00B82238" w:rsidRPr="008B2534" w:rsidRDefault="00B82238" w:rsidP="004E55E2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30104" w14:paraId="79E3DFD5" w14:textId="77777777" w:rsidTr="0079502A">
        <w:trPr>
          <w:trHeight w:val="257"/>
          <w:jc w:val="center"/>
        </w:trPr>
        <w:tc>
          <w:tcPr>
            <w:tcW w:w="1544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p w14:paraId="5614E00B" w14:textId="15864F7A" w:rsidR="00B82238" w:rsidRPr="0044331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>Редни број и назив развојног правца</w:t>
            </w:r>
            <w:r w:rsidR="00022A21"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 xml:space="preserve"> </w:t>
            </w:r>
            <w:r w:rsidRPr="00443314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/  </w:t>
            </w:r>
            <w:r w:rsidRPr="00443314">
              <w:rPr>
                <w:rFonts w:ascii="Arial" w:hAnsi="Arial" w:cs="Arial"/>
                <w:i/>
                <w:noProof/>
                <w:sz w:val="16"/>
                <w:szCs w:val="16"/>
              </w:rPr>
              <w:t xml:space="preserve"> мјера 1.4. Одржив, паметан, отпоран и декарбонизован саобраћај и транспорт</w:t>
            </w:r>
          </w:p>
        </w:tc>
      </w:tr>
      <w:tr w:rsidR="00B82238" w:rsidRPr="001C1107" w14:paraId="74AA4A0B" w14:textId="77777777" w:rsidTr="0079502A">
        <w:trPr>
          <w:trHeight w:val="262"/>
          <w:jc w:val="center"/>
        </w:trPr>
        <w:tc>
          <w:tcPr>
            <w:tcW w:w="1544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p w14:paraId="360EE66A" w14:textId="69EC2DC0" w:rsidR="00B82238" w:rsidRPr="00303120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iCs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</w:r>
            <w:r w:rsidRPr="00303120">
              <w:rPr>
                <w:rFonts w:ascii="Arial" w:hAnsi="Arial" w:cs="Arial"/>
                <w:iCs/>
                <w:sz w:val="16"/>
                <w:szCs w:val="16"/>
              </w:rPr>
              <w:t>ГРАДА ГРАДИШКА</w:t>
            </w:r>
            <w:r w:rsidRPr="0030312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>ДО 2050. ГОДИНЕ</w:t>
            </w:r>
          </w:p>
        </w:tc>
      </w:tr>
      <w:tr w:rsidR="00B82238" w:rsidRPr="00303120" w14:paraId="3002ED6D" w14:textId="77777777" w:rsidTr="0079502A">
        <w:trPr>
          <w:trHeight w:val="568"/>
          <w:jc w:val="center"/>
        </w:trPr>
        <w:tc>
          <w:tcPr>
            <w:tcW w:w="1544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tbl>
            <w:tblPr>
              <w:tblW w:w="15446" w:type="dxa"/>
              <w:jc w:val="center"/>
              <w:tblBorders>
                <w:lef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13"/>
              <w:gridCol w:w="1349"/>
              <w:gridCol w:w="3513"/>
              <w:gridCol w:w="1980"/>
              <w:gridCol w:w="1080"/>
              <w:gridCol w:w="1075"/>
              <w:gridCol w:w="1101"/>
              <w:gridCol w:w="880"/>
              <w:gridCol w:w="992"/>
              <w:gridCol w:w="963"/>
            </w:tblGrid>
            <w:tr w:rsidR="00B82238" w:rsidRPr="00303120" w14:paraId="5DBAC843" w14:textId="77777777" w:rsidTr="0088725E">
              <w:trPr>
                <w:jc w:val="center"/>
              </w:trPr>
              <w:tc>
                <w:tcPr>
                  <w:tcW w:w="2513" w:type="dxa"/>
                  <w:vMerge w:val="restart"/>
                  <w:shd w:val="clear" w:color="auto" w:fill="DEEAF6"/>
                  <w:vAlign w:val="center"/>
                  <w:hideMark/>
                </w:tcPr>
                <w:p w14:paraId="43E78A85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400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Пројекат/активност</w:t>
                  </w:r>
                </w:p>
              </w:tc>
              <w:tc>
                <w:tcPr>
                  <w:tcW w:w="1349" w:type="dxa"/>
                  <w:vMerge w:val="restart"/>
                  <w:shd w:val="clear" w:color="auto" w:fill="DEEAF6"/>
                  <w:vAlign w:val="center"/>
                  <w:hideMark/>
                </w:tcPr>
                <w:p w14:paraId="24B9FA58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31" w:right="117" w:firstLine="1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4"/>
                      <w:sz w:val="16"/>
                      <w:szCs w:val="16"/>
                    </w:rPr>
                    <w:t>Рок извршења</w:t>
                  </w:r>
                </w:p>
              </w:tc>
              <w:tc>
                <w:tcPr>
                  <w:tcW w:w="3513" w:type="dxa"/>
                  <w:vMerge w:val="restart"/>
                  <w:shd w:val="clear" w:color="auto" w:fill="DEEAF6"/>
                  <w:vAlign w:val="center"/>
                  <w:hideMark/>
                </w:tcPr>
                <w:p w14:paraId="0DC5B646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31" w:right="117" w:firstLine="1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4"/>
                      <w:sz w:val="16"/>
                      <w:szCs w:val="16"/>
                    </w:rPr>
                    <w:t>Очекивани резултат</w:t>
                  </w:r>
                </w:p>
              </w:tc>
              <w:tc>
                <w:tcPr>
                  <w:tcW w:w="1980" w:type="dxa"/>
                  <w:vMerge w:val="restart"/>
                  <w:shd w:val="clear" w:color="auto" w:fill="DEEAF6"/>
                  <w:vAlign w:val="center"/>
                  <w:hideMark/>
                </w:tcPr>
                <w:p w14:paraId="74EE46A9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10" w:right="95" w:hanging="2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Носилац реализације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DEEAF6"/>
                  <w:vAlign w:val="center"/>
                </w:tcPr>
                <w:p w14:paraId="7419BA2D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01" w:right="86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Веза са ПЈИ</w:t>
                  </w:r>
                </w:p>
                <w:p w14:paraId="1A08490F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55" w:right="145" w:firstLine="2"/>
                    <w:jc w:val="center"/>
                    <w:rPr>
                      <w:rFonts w:ascii="Arial" w:hAnsi="Arial" w:cs="Arial"/>
                      <w:b w:val="0"/>
                      <w:noProof/>
                      <w:color w:val="000000"/>
                      <w:spacing w:val="-2"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color w:val="000000"/>
                      <w:spacing w:val="-2"/>
                      <w:sz w:val="16"/>
                      <w:szCs w:val="16"/>
                    </w:rPr>
                    <w:t>(Да/Не)</w:t>
                  </w:r>
                </w:p>
                <w:p w14:paraId="4AE78FE7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92" w:right="182"/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 w:val="restart"/>
                  <w:shd w:val="clear" w:color="auto" w:fill="DEEAF6"/>
                  <w:vAlign w:val="center"/>
                  <w:hideMark/>
                </w:tcPr>
                <w:p w14:paraId="30886763" w14:textId="2A9B8086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155" w:right="145" w:firstLine="2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 xml:space="preserve">Усваја се  </w:t>
                  </w:r>
                  <w:r w:rsidRPr="00303120">
                    <w:rPr>
                      <w:rFonts w:ascii="Arial" w:hAnsi="Arial" w:cs="Arial"/>
                      <w:noProof/>
                      <w:color w:val="000000"/>
                      <w:spacing w:val="-2"/>
                      <w:sz w:val="16"/>
                      <w:szCs w:val="16"/>
                    </w:rPr>
                    <w:t>(Да/Не)</w:t>
                  </w:r>
                </w:p>
              </w:tc>
              <w:tc>
                <w:tcPr>
                  <w:tcW w:w="1101" w:type="dxa"/>
                  <w:vMerge w:val="restart"/>
                  <w:shd w:val="clear" w:color="auto" w:fill="DEEAF6"/>
                  <w:vAlign w:val="center"/>
                  <w:hideMark/>
                </w:tcPr>
                <w:p w14:paraId="7BF30BF7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Извори финансирања</w:t>
                  </w:r>
                </w:p>
              </w:tc>
              <w:tc>
                <w:tcPr>
                  <w:tcW w:w="2835" w:type="dxa"/>
                  <w:gridSpan w:val="3"/>
                  <w:shd w:val="clear" w:color="auto" w:fill="DEEAF6"/>
                  <w:vAlign w:val="center"/>
                  <w:hideMark/>
                </w:tcPr>
                <w:p w14:paraId="361EFC1D" w14:textId="77777777" w:rsidR="00B82238" w:rsidRPr="00981B08" w:rsidRDefault="00B82238" w:rsidP="0088725E">
                  <w:pPr>
                    <w:widowControl w:val="0"/>
                    <w:autoSpaceDE w:val="0"/>
                    <w:autoSpaceDN w:val="0"/>
                    <w:spacing w:before="240" w:after="240"/>
                    <w:ind w:left="243"/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Извори и износи планираних финансијских средстава у КМ</w:t>
                  </w:r>
                </w:p>
              </w:tc>
            </w:tr>
            <w:tr w:rsidR="00B82238" w:rsidRPr="00303120" w14:paraId="2AF8CEFF" w14:textId="77777777" w:rsidTr="00981B08">
              <w:trPr>
                <w:trHeight w:val="291"/>
                <w:jc w:val="center"/>
              </w:trPr>
              <w:tc>
                <w:tcPr>
                  <w:tcW w:w="2513" w:type="dxa"/>
                  <w:vMerge/>
                  <w:vAlign w:val="center"/>
                  <w:hideMark/>
                </w:tcPr>
                <w:p w14:paraId="61A1A979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vAlign w:val="center"/>
                  <w:hideMark/>
                </w:tcPr>
                <w:p w14:paraId="11EF7FD2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vAlign w:val="center"/>
                  <w:hideMark/>
                </w:tcPr>
                <w:p w14:paraId="2C074E3E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vAlign w:val="center"/>
                  <w:hideMark/>
                </w:tcPr>
                <w:p w14:paraId="2F5167C8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vAlign w:val="center"/>
                  <w:hideMark/>
                </w:tcPr>
                <w:p w14:paraId="61073387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vAlign w:val="center"/>
                  <w:hideMark/>
                </w:tcPr>
                <w:p w14:paraId="6C50B402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vMerge/>
                  <w:vAlign w:val="center"/>
                  <w:hideMark/>
                </w:tcPr>
                <w:p w14:paraId="6F169521" w14:textId="77777777" w:rsidR="00B82238" w:rsidRPr="00303120" w:rsidRDefault="00B82238" w:rsidP="00981B08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880" w:type="dxa"/>
                  <w:shd w:val="clear" w:color="auto" w:fill="EDEDED"/>
                  <w:vAlign w:val="center"/>
                  <w:hideMark/>
                </w:tcPr>
                <w:p w14:paraId="5063FC1D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411" w:right="151" w:hanging="245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2027.</w:t>
                  </w:r>
                </w:p>
              </w:tc>
              <w:tc>
                <w:tcPr>
                  <w:tcW w:w="992" w:type="dxa"/>
                  <w:shd w:val="clear" w:color="auto" w:fill="EDEDED"/>
                  <w:vAlign w:val="center"/>
                  <w:hideMark/>
                </w:tcPr>
                <w:p w14:paraId="26CBB862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412" w:right="146" w:hanging="243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2028.</w:t>
                  </w:r>
                </w:p>
              </w:tc>
              <w:tc>
                <w:tcPr>
                  <w:tcW w:w="963" w:type="dxa"/>
                  <w:shd w:val="clear" w:color="auto" w:fill="EDEDED"/>
                  <w:vAlign w:val="center"/>
                  <w:hideMark/>
                </w:tcPr>
                <w:p w14:paraId="706D44E4" w14:textId="77777777" w:rsidR="00B82238" w:rsidRPr="00303120" w:rsidRDefault="00B82238" w:rsidP="00981B08">
                  <w:pPr>
                    <w:widowControl w:val="0"/>
                    <w:autoSpaceDE w:val="0"/>
                    <w:autoSpaceDN w:val="0"/>
                    <w:ind w:left="412" w:right="150" w:hanging="245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2029.</w:t>
                  </w:r>
                </w:p>
              </w:tc>
            </w:tr>
          </w:tbl>
          <w:p w14:paraId="2629E355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</w:tr>
      <w:tr w:rsidR="00B82238" w:rsidRPr="00303120" w14:paraId="75C6C7B8" w14:textId="77777777" w:rsidTr="004E55E2">
        <w:trPr>
          <w:trHeight w:val="425"/>
          <w:jc w:val="center"/>
        </w:trPr>
        <w:tc>
          <w:tcPr>
            <w:tcW w:w="251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B3540" w14:textId="06CE5D5E" w:rsidR="00B82238" w:rsidRPr="00521F22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iCs/>
                <w:noProof/>
                <w:sz w:val="16"/>
                <w:szCs w:val="16"/>
              </w:rPr>
            </w:pPr>
            <w:r w:rsidRPr="00521F22">
              <w:rPr>
                <w:rFonts w:ascii="Arial" w:eastAsia="Aptos" w:hAnsi="Arial" w:cs="Arial"/>
                <w:i/>
                <w:iCs/>
                <w:sz w:val="16"/>
                <w:szCs w:val="16"/>
                <w:lang w:val="sr-Cyrl-BA"/>
              </w:rPr>
              <w:t>Израда новe Стратегије безбjедности саобраћаја</w:t>
            </w:r>
            <w:r w:rsidR="009D3874">
              <w:rPr>
                <w:rFonts w:ascii="Arial" w:eastAsia="Aptos" w:hAnsi="Arial" w:cs="Arial"/>
                <w:i/>
                <w:iCs/>
                <w:sz w:val="16"/>
                <w:szCs w:val="16"/>
                <w:lang w:val="sr-Cyrl-BA"/>
              </w:rPr>
              <w:t xml:space="preserve"> са акционим планом</w:t>
            </w:r>
            <w:r w:rsidRPr="00521F22">
              <w:rPr>
                <w:rFonts w:ascii="Arial" w:eastAsia="Aptos" w:hAnsi="Arial" w:cs="Arial"/>
                <w:i/>
                <w:iCs/>
                <w:sz w:val="16"/>
                <w:szCs w:val="16"/>
                <w:lang w:val="sr-Cyrl-BA"/>
              </w:rPr>
              <w:t xml:space="preserve"> на путевима града Градишка</w:t>
            </w:r>
          </w:p>
        </w:tc>
        <w:tc>
          <w:tcPr>
            <w:tcW w:w="134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6E377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  <w:t>2027.</w:t>
            </w:r>
          </w:p>
        </w:tc>
        <w:tc>
          <w:tcPr>
            <w:tcW w:w="351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138F4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Урађена и усвојена Стратегија</w:t>
            </w:r>
          </w:p>
        </w:tc>
        <w:tc>
          <w:tcPr>
            <w:tcW w:w="1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2B1B2" w14:textId="206EC083" w:rsidR="00B82238" w:rsidRPr="008B2534" w:rsidRDefault="008D2CAF" w:rsidP="0079502A">
            <w:pPr>
              <w:widowControl w:val="0"/>
              <w:autoSpaceDE w:val="0"/>
              <w:autoSpaceDN w:val="0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Одјељење за комуналне и стамбене послове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7D754" w14:textId="27B12EFD" w:rsidR="00B82238" w:rsidRPr="00B40C56" w:rsidRDefault="00B40C56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  <w:t>-</w:t>
            </w:r>
          </w:p>
        </w:tc>
        <w:tc>
          <w:tcPr>
            <w:tcW w:w="10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C66F0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95F295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81F76" w14:textId="0887CD91" w:rsidR="00B82238" w:rsidRPr="008B2534" w:rsidRDefault="00511E74" w:rsidP="004E55E2">
            <w:pPr>
              <w:widowControl w:val="0"/>
              <w:autoSpaceDE w:val="0"/>
              <w:autoSpaceDN w:val="0"/>
              <w:ind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  <w:t>1</w:t>
            </w:r>
            <w:r w:rsidR="00B82238"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0.000,00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BC9D6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AD3A9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62BE3483" w14:textId="77777777" w:rsidTr="004E55E2">
        <w:trPr>
          <w:trHeight w:val="425"/>
          <w:jc w:val="center"/>
        </w:trPr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8C910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66852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CCEC9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5A2F4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 w:right="19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92B61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7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1FFAF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A8F13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Кредитна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FB613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8DF80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32138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175168E9" w14:textId="77777777" w:rsidTr="004E55E2">
        <w:trPr>
          <w:trHeight w:val="425"/>
          <w:jc w:val="center"/>
        </w:trPr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17742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8E783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63979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7A93A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 w:right="19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400D7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7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13217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B6B1B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ЕУ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8C0FA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00C50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53C92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6DACE2D3" w14:textId="77777777" w:rsidTr="004E55E2">
        <w:trPr>
          <w:trHeight w:val="425"/>
          <w:jc w:val="center"/>
        </w:trPr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26B24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51C46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A54E4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76FCC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 w:right="19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884BC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7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8C670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18720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донације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985FA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5C03C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C6D61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7D9BBEF3" w14:textId="77777777" w:rsidTr="004E55E2">
        <w:trPr>
          <w:trHeight w:val="425"/>
          <w:jc w:val="center"/>
        </w:trPr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6A886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BD77F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71387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50D90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 w:right="19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64055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7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EA963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510C2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0BB7E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5A285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8A8AD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230A8E2A" w14:textId="77777777" w:rsidTr="004E55E2">
        <w:trPr>
          <w:trHeight w:val="425"/>
          <w:jc w:val="center"/>
        </w:trPr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962C4" w14:textId="77777777" w:rsidR="00B82238" w:rsidRPr="00303120" w:rsidRDefault="00B82238" w:rsidP="0079502A">
            <w:pPr>
              <w:widowControl w:val="0"/>
              <w:autoSpaceDE w:val="0"/>
              <w:autoSpaceDN w:val="0"/>
              <w:ind w:left="107"/>
              <w:jc w:val="center"/>
              <w:rPr>
                <w:rFonts w:ascii="Arial" w:hAnsi="Arial" w:cs="Arial"/>
                <w:b w:val="0"/>
                <w:bCs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4EE806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7FA74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 w:right="154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030E6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10" w:right="19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0AB97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7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39700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497FE" w14:textId="77777777" w:rsidR="00B82238" w:rsidRPr="008B2534" w:rsidRDefault="00B82238" w:rsidP="0079502A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7BF92" w14:textId="7954E6AF" w:rsidR="00B82238" w:rsidRPr="008B2534" w:rsidRDefault="003B0E7E" w:rsidP="004E55E2">
            <w:pPr>
              <w:widowControl w:val="0"/>
              <w:autoSpaceDE w:val="0"/>
              <w:autoSpaceDN w:val="0"/>
              <w:ind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</w:t>
            </w:r>
            <w:r w:rsidR="00511E74"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  <w:t>1</w:t>
            </w:r>
            <w:r w:rsidR="00B82238"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0.000,00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D04C7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D1DBC" w14:textId="77777777" w:rsidR="00B82238" w:rsidRPr="008B2534" w:rsidRDefault="00B82238" w:rsidP="004E55E2">
            <w:pPr>
              <w:widowControl w:val="0"/>
              <w:autoSpaceDE w:val="0"/>
              <w:autoSpaceDN w:val="0"/>
              <w:ind w:left="113" w:right="113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055565C8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66FCA511" w14:textId="6FF1026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lastRenderedPageBreak/>
              <w:t>Редни број и назив развојног правца</w:t>
            </w:r>
            <w:r w:rsidR="00022A21"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/   </w:t>
            </w:r>
            <w:r w:rsidRPr="00303120">
              <w:rPr>
                <w:rFonts w:ascii="Arial" w:hAnsi="Arial" w:cs="Arial"/>
                <w:i/>
                <w:noProof/>
                <w:sz w:val="16"/>
                <w:szCs w:val="16"/>
              </w:rPr>
              <w:t>мјера 1.6. Паметна јавна расвјета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 </w:t>
            </w:r>
          </w:p>
        </w:tc>
      </w:tr>
      <w:tr w:rsidR="00B82238" w:rsidRPr="00303120" w14:paraId="633F4F79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382E4CA6" w14:textId="24A41FC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</w: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ГРАДА ГРАДИШКА</w:t>
            </w:r>
            <w:r w:rsidRPr="003031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>ДО 2050. ГОДИНЕ</w:t>
            </w:r>
          </w:p>
        </w:tc>
      </w:tr>
      <w:tr w:rsidR="00B82238" w:rsidRPr="00303120" w14:paraId="4CE4043E" w14:textId="77777777" w:rsidTr="0079502A">
        <w:trPr>
          <w:trHeight w:val="743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ED8C6A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Пројекат/активност</w:t>
            </w:r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2D48B0A8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Рок извршења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58ADF04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  <w:r w:rsidRPr="00303120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Очекивани резултат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23E7A611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Носилац реализације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8DA9E9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01" w:right="86"/>
              <w:jc w:val="center"/>
              <w:rPr>
                <w:rFonts w:ascii="Arial" w:hAnsi="Arial" w:cs="Arial"/>
                <w:b w:val="0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Веза са ПЈИ</w:t>
            </w:r>
          </w:p>
          <w:p w14:paraId="4602B41D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6" w:lineRule="auto"/>
              <w:ind w:left="155" w:right="145" w:firstLine="2"/>
              <w:jc w:val="center"/>
              <w:rPr>
                <w:rFonts w:ascii="Arial" w:hAnsi="Arial" w:cs="Arial"/>
                <w:b w:val="0"/>
                <w:noProof/>
                <w:color w:val="000000"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>(Да/Не)</w:t>
            </w:r>
          </w:p>
          <w:p w14:paraId="70C48B48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3F2045B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 xml:space="preserve"> Усваја се  </w:t>
            </w:r>
            <w:r w:rsidRPr="00303120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(Да/Не) </w:t>
            </w:r>
          </w:p>
        </w:tc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541E4694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Извори финансирања</w:t>
            </w:r>
          </w:p>
        </w:tc>
        <w:tc>
          <w:tcPr>
            <w:tcW w:w="28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28868D35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Извори и износи планираних финансијских средстава у КМ</w:t>
            </w:r>
          </w:p>
        </w:tc>
      </w:tr>
      <w:tr w:rsidR="00B82238" w:rsidRPr="00303120" w14:paraId="178D0DE3" w14:textId="77777777" w:rsidTr="0079502A">
        <w:trPr>
          <w:trHeight w:val="170"/>
          <w:jc w:val="center"/>
        </w:trPr>
        <w:tc>
          <w:tcPr>
            <w:tcW w:w="2513" w:type="dxa"/>
            <w:vMerge/>
            <w:vAlign w:val="center"/>
          </w:tcPr>
          <w:p w14:paraId="62839E21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vAlign w:val="center"/>
          </w:tcPr>
          <w:p w14:paraId="6E564F7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vAlign w:val="center"/>
          </w:tcPr>
          <w:p w14:paraId="0034B07B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vAlign w:val="center"/>
          </w:tcPr>
          <w:p w14:paraId="0062FD2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7097A4C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0499510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vMerge/>
            <w:vAlign w:val="center"/>
          </w:tcPr>
          <w:p w14:paraId="08C7541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61F1AD34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2027.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0F8E7C3C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2028.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6840C331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2029.</w:t>
            </w:r>
          </w:p>
        </w:tc>
      </w:tr>
      <w:tr w:rsidR="00B82238" w:rsidRPr="00303120" w14:paraId="4C94BB43" w14:textId="77777777" w:rsidTr="00173C12">
        <w:trPr>
          <w:trHeight w:val="424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5A8433" w14:textId="77777777" w:rsidR="00B82238" w:rsidRPr="00521F22" w:rsidRDefault="00B82238" w:rsidP="00173C12">
            <w:pPr>
              <w:widowControl w:val="0"/>
              <w:autoSpaceDE w:val="0"/>
              <w:autoSpaceDN w:val="0"/>
              <w:spacing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r w:rsidRPr="00521F22">
              <w:rPr>
                <w:rFonts w:ascii="Arial" w:hAnsi="Arial" w:cs="Arial"/>
                <w:i/>
                <w:noProof/>
                <w:sz w:val="16"/>
                <w:szCs w:val="16"/>
              </w:rPr>
              <w:t>Обезбиједити редовно ажурирање постојеће базе података (инвентар) свјетиљки</w:t>
            </w:r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08E5DFC" w14:textId="77777777" w:rsidR="00B82238" w:rsidRPr="008B2534" w:rsidRDefault="00B82238" w:rsidP="00173C12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  <w:t>2027.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B87500" w14:textId="77777777" w:rsidR="00B82238" w:rsidRPr="008B2534" w:rsidRDefault="00B82238" w:rsidP="00173C12">
            <w:pPr>
              <w:widowControl w:val="0"/>
              <w:autoSpaceDE w:val="0"/>
              <w:autoSpaceDN w:val="0"/>
              <w:spacing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  <w:t>Интерна одлука Града</w:t>
            </w: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 xml:space="preserve"> о редовном ажурирању постојеће базе података система јавне расвјете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6D3C6B" w14:textId="41626DD5" w:rsidR="00B82238" w:rsidRPr="008B2534" w:rsidRDefault="008D2CAF" w:rsidP="00173C12">
            <w:pPr>
              <w:widowControl w:val="0"/>
              <w:autoSpaceDE w:val="0"/>
              <w:autoSpaceDN w:val="0"/>
              <w:spacing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Одјељење за комуналне и стамбене послове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B3B049" w14:textId="2F744660" w:rsidR="00B82238" w:rsidRPr="00B40C56" w:rsidRDefault="00B40C56" w:rsidP="00173C12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  <w:t>-</w:t>
            </w: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7EAB12" w14:textId="2ED5635E" w:rsidR="00B82238" w:rsidRPr="00173C12" w:rsidRDefault="00173C12" w:rsidP="00173C12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  <w:t>НЕ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75C779" w14:textId="77777777" w:rsidR="00B82238" w:rsidRPr="008B2534" w:rsidRDefault="00B82238" w:rsidP="00173C12">
            <w:pPr>
              <w:widowControl w:val="0"/>
              <w:autoSpaceDE w:val="0"/>
              <w:autoSpaceDN w:val="0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372696A" w14:textId="77777777" w:rsidR="00B82238" w:rsidRPr="008B2534" w:rsidRDefault="00B82238" w:rsidP="00173C12">
            <w:pPr>
              <w:widowControl w:val="0"/>
              <w:autoSpaceDE w:val="0"/>
              <w:autoSpaceDN w:val="0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42D609" w14:textId="77777777" w:rsidR="00B82238" w:rsidRPr="008B2534" w:rsidRDefault="00B82238" w:rsidP="00173C12">
            <w:pPr>
              <w:widowControl w:val="0"/>
              <w:autoSpaceDE w:val="0"/>
              <w:autoSpaceDN w:val="0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A19D887" w14:textId="77777777" w:rsidR="00B82238" w:rsidRPr="008B2534" w:rsidRDefault="00B82238" w:rsidP="00173C12">
            <w:pPr>
              <w:widowControl w:val="0"/>
              <w:autoSpaceDE w:val="0"/>
              <w:autoSpaceDN w:val="0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03120" w14:paraId="5DE2D496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0DBE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FCE6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F7D4D4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50BAE7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19C5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7B8E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88C729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Кредитна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F1414E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73591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2E439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03120" w14:paraId="00A9E84A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26BA9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9253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844606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33319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1AC4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B958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E5606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ЕУ 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AAFED8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38A1B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A100D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03120" w14:paraId="70EE7AFB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10A7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C52A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03C801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C0ACE4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7784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E2A1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1D2E63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донације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D5B44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70DBE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B1394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03120" w14:paraId="6D6F61FB" w14:textId="77777777" w:rsidTr="0079502A">
        <w:trPr>
          <w:trHeight w:val="430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0DF81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B162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A4CC7A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E943F7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2897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1B6D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80FB2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92FC9D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95FA35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0AE13A" w14:textId="466698CA" w:rsidR="00B82238" w:rsidRPr="004E55E2" w:rsidRDefault="004E55E2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bs-Cyrl-BA"/>
              </w:rPr>
              <w:t>0</w:t>
            </w:r>
          </w:p>
        </w:tc>
      </w:tr>
      <w:tr w:rsidR="00B82238" w:rsidRPr="00303120" w14:paraId="79531675" w14:textId="77777777" w:rsidTr="0079502A">
        <w:trPr>
          <w:trHeight w:val="423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EDA4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9F9E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655717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EE5B1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A378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2427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ADD919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12677E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BD318B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68BE2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0</w:t>
            </w:r>
          </w:p>
        </w:tc>
      </w:tr>
      <w:tr w:rsidR="00B82238" w:rsidRPr="00303120" w14:paraId="2D570F33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08DD501D" w14:textId="7E87C06B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>Редни број и назив развојног правца</w:t>
            </w:r>
            <w:r w:rsidR="00022A21"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/  </w:t>
            </w:r>
            <w:r w:rsidRPr="00303120">
              <w:rPr>
                <w:rFonts w:ascii="Arial" w:hAnsi="Arial" w:cs="Arial"/>
                <w:i/>
                <w:noProof/>
                <w:sz w:val="16"/>
                <w:szCs w:val="16"/>
              </w:rPr>
              <w:t xml:space="preserve"> мјера 2.3. Превенција отпада, минимизација, компостирање и трансформација у висококвалитетне ресурсе</w:t>
            </w:r>
          </w:p>
        </w:tc>
      </w:tr>
      <w:tr w:rsidR="00B82238" w:rsidRPr="00303120" w14:paraId="0B1C06EE" w14:textId="77777777" w:rsidTr="0079502A">
        <w:trPr>
          <w:trHeight w:val="255"/>
          <w:jc w:val="center"/>
        </w:trPr>
        <w:tc>
          <w:tcPr>
            <w:tcW w:w="15446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F2D0"/>
            <w:vAlign w:val="center"/>
          </w:tcPr>
          <w:p w14:paraId="7FEEE6DF" w14:textId="4763E6E4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</w: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ГРАДА ГРАДИШКА</w:t>
            </w:r>
            <w:r w:rsidRPr="003031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>ДО 2050. ГОДИНЕ</w:t>
            </w:r>
          </w:p>
        </w:tc>
      </w:tr>
      <w:tr w:rsidR="00B82238" w:rsidRPr="00303120" w14:paraId="5179105F" w14:textId="77777777" w:rsidTr="0079502A">
        <w:trPr>
          <w:trHeight w:val="743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4D428D23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Пројекат/активност</w:t>
            </w:r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D2D45CB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Рок извршења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1CDB3A9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  <w:r w:rsidRPr="00303120">
              <w:rPr>
                <w:rFonts w:ascii="Arial" w:hAnsi="Arial" w:cs="Arial"/>
                <w:noProof/>
                <w:spacing w:val="-4"/>
                <w:sz w:val="16"/>
                <w:szCs w:val="16"/>
              </w:rPr>
              <w:t>Очекивани резултат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21627A89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  <w:lang w:val="sr-Cyrl-BA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Носилац реализације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5A03938A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01" w:right="86"/>
              <w:jc w:val="center"/>
              <w:rPr>
                <w:rFonts w:ascii="Arial" w:hAnsi="Arial" w:cs="Arial"/>
                <w:b w:val="0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Веза са ПЈИ</w:t>
            </w:r>
          </w:p>
          <w:p w14:paraId="563FF0B2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6" w:lineRule="auto"/>
              <w:ind w:left="155" w:right="145" w:firstLine="2"/>
              <w:jc w:val="center"/>
              <w:rPr>
                <w:rFonts w:ascii="Arial" w:hAnsi="Arial" w:cs="Arial"/>
                <w:b w:val="0"/>
                <w:noProof/>
                <w:color w:val="000000"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>(Да/Не)</w:t>
            </w:r>
          </w:p>
          <w:p w14:paraId="6E01B52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528F86DD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 xml:space="preserve"> Усваја се  </w:t>
            </w:r>
            <w:r w:rsidRPr="00303120">
              <w:rPr>
                <w:rFonts w:ascii="Arial" w:hAnsi="Arial" w:cs="Arial"/>
                <w:noProof/>
                <w:color w:val="000000"/>
                <w:spacing w:val="-2"/>
                <w:sz w:val="16"/>
                <w:szCs w:val="16"/>
              </w:rPr>
              <w:t xml:space="preserve">(Да/Не) </w:t>
            </w:r>
          </w:p>
        </w:tc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6735A32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Извори финансирања</w:t>
            </w:r>
          </w:p>
        </w:tc>
        <w:tc>
          <w:tcPr>
            <w:tcW w:w="28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vAlign w:val="center"/>
          </w:tcPr>
          <w:p w14:paraId="0FBFF079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z w:val="16"/>
                <w:szCs w:val="16"/>
              </w:rPr>
              <w:t>Извори и износи планираних финансијских средстава у КМ</w:t>
            </w:r>
          </w:p>
        </w:tc>
      </w:tr>
      <w:tr w:rsidR="00B82238" w:rsidRPr="00303120" w14:paraId="2F2C7596" w14:textId="77777777" w:rsidTr="0079502A">
        <w:trPr>
          <w:trHeight w:val="170"/>
          <w:jc w:val="center"/>
        </w:trPr>
        <w:tc>
          <w:tcPr>
            <w:tcW w:w="2513" w:type="dxa"/>
            <w:vMerge/>
            <w:vAlign w:val="center"/>
          </w:tcPr>
          <w:p w14:paraId="2C75F21E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vAlign w:val="center"/>
          </w:tcPr>
          <w:p w14:paraId="43D6281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vAlign w:val="center"/>
          </w:tcPr>
          <w:p w14:paraId="09CBCC6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vAlign w:val="center"/>
          </w:tcPr>
          <w:p w14:paraId="6A6C3B31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noProof/>
                <w:sz w:val="16"/>
                <w:szCs w:val="16"/>
                <w:lang w:val="sr-Cyrl-BA"/>
              </w:rPr>
            </w:pPr>
          </w:p>
        </w:tc>
        <w:tc>
          <w:tcPr>
            <w:tcW w:w="1080" w:type="dxa"/>
            <w:vMerge/>
            <w:vAlign w:val="center"/>
          </w:tcPr>
          <w:p w14:paraId="5527A91B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6D8F56A2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vMerge/>
            <w:vAlign w:val="center"/>
          </w:tcPr>
          <w:p w14:paraId="2EFB7F49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014EE5DF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center"/>
              <w:rPr>
                <w:rFonts w:ascii="Arial" w:eastAsia="Aptos" w:hAnsi="Arial" w:cs="Arial"/>
                <w:bCs w:val="0"/>
                <w:sz w:val="16"/>
                <w:szCs w:val="16"/>
                <w:lang w:val="bs-Cyrl-BA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2027.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4AD54107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2028.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/>
            <w:vAlign w:val="center"/>
          </w:tcPr>
          <w:p w14:paraId="722C790A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noProof/>
                <w:spacing w:val="-2"/>
                <w:sz w:val="16"/>
                <w:szCs w:val="16"/>
              </w:rPr>
              <w:t>2029.</w:t>
            </w:r>
          </w:p>
        </w:tc>
      </w:tr>
      <w:tr w:rsidR="00B82238" w:rsidRPr="00303120" w14:paraId="1EED3E76" w14:textId="77777777" w:rsidTr="0079502A">
        <w:trPr>
          <w:trHeight w:val="424"/>
          <w:jc w:val="center"/>
        </w:trPr>
        <w:tc>
          <w:tcPr>
            <w:tcW w:w="2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A7C632" w14:textId="77777777" w:rsidR="00B82238" w:rsidRPr="00521F22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Увођење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система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праћења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и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провођење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казни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за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илегално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одлагање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отпада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и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загађење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околине</w:t>
            </w:r>
            <w:proofErr w:type="spellEnd"/>
          </w:p>
        </w:tc>
        <w:tc>
          <w:tcPr>
            <w:tcW w:w="134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A6B49AC" w14:textId="52ACC07E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color w:val="000000" w:themeColor="text1"/>
                <w:spacing w:val="-2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202</w:t>
            </w:r>
            <w:r w:rsidR="00F363F1" w:rsidRPr="008B25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lang w:val="bs-Cyrl-BA"/>
              </w:rPr>
              <w:t>8</w:t>
            </w:r>
            <w:r w:rsidRPr="008B25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1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0F63FB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Успостављен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функционалан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систем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за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евидентирање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,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пријаву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и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праћење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илегалног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одлагања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отпада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,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што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доприноси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смањењу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броја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дивљих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одлагалишта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и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случајева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нелегалног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одлагања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отпада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19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8D5C5E" w14:textId="77777777" w:rsidR="00B82238" w:rsidRPr="008B2534" w:rsidRDefault="008D2CAF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Одјељење за комуналне и стамбене послове</w:t>
            </w:r>
          </w:p>
          <w:p w14:paraId="4A5424A6" w14:textId="77777777" w:rsidR="008D2CAF" w:rsidRPr="008B2534" w:rsidRDefault="008D2CAF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</w:p>
          <w:p w14:paraId="61F6854D" w14:textId="5F41987D" w:rsidR="008D2CAF" w:rsidRPr="008B2534" w:rsidRDefault="008D2CAF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Одјељење за инспекције</w:t>
            </w:r>
          </w:p>
        </w:tc>
        <w:tc>
          <w:tcPr>
            <w:tcW w:w="108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964BB8E" w14:textId="54E57D40" w:rsidR="00B82238" w:rsidRPr="00B40C56" w:rsidRDefault="00B40C56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-</w:t>
            </w:r>
          </w:p>
        </w:tc>
        <w:tc>
          <w:tcPr>
            <w:tcW w:w="107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7C1599" w14:textId="3F5F9C3F" w:rsidR="00B82238" w:rsidRPr="00FA3867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</w:pPr>
            <w:r w:rsidRPr="00B40C56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</w:t>
            </w:r>
            <w:r w:rsidR="00FA3867" w:rsidRPr="00B40C56"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  <w:t>А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B554E5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2AB75E9" w14:textId="51857CB1" w:rsidR="00B82238" w:rsidRPr="008B2534" w:rsidRDefault="00F363F1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D753B8" w14:textId="5E6BC051" w:rsidR="00B82238" w:rsidRPr="004262F0" w:rsidRDefault="00411780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lang w:val="bs-Cyrl-BA"/>
              </w:rPr>
              <w:t>10.000</w:t>
            </w:r>
            <w:r w:rsidR="00F363F1" w:rsidRPr="004262F0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,0</w:t>
            </w:r>
            <w:r w:rsidR="00B82238" w:rsidRPr="004262F0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lang w:val="bs-Cyrl-BA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DB39F25" w14:textId="77777777" w:rsidR="00B82238" w:rsidRPr="004262F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4262F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78ADDCAC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1FDA0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BA4E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26AE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C7EE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D535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2E7E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0764B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Кредитна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AAF3AC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6F125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1FDEA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316AF146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7A62D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EE84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20D7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C4DA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BBFF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FEE0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BA413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ЕУ</w:t>
            </w:r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6535F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2D54F0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44AB4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37E6A0B1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6CC4A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8261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B5B3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617E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EEB9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15D1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F9E307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донације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B767D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180FBA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20443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4346BD44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F798C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6C22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256C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74A7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05F9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1069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5A5BE2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27D5B3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E209CBA" w14:textId="557342F7" w:rsidR="00B82238" w:rsidRPr="00411780" w:rsidRDefault="00411780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100.000,00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29665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253D01D4" w14:textId="77777777" w:rsidTr="0079502A">
        <w:trPr>
          <w:trHeight w:val="424"/>
          <w:jc w:val="center"/>
        </w:trPr>
        <w:tc>
          <w:tcPr>
            <w:tcW w:w="2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7A802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5011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770D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1162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C2139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36AF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CC393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ABC9E05" w14:textId="262E1918" w:rsidR="00B82238" w:rsidRPr="008B2534" w:rsidRDefault="00F363F1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val="bs-Cyrl-BA"/>
              </w:rPr>
            </w:pPr>
            <w:r w:rsidRPr="008B25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lang w:val="bs-Cyrl-B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106FCE2" w14:textId="48BB61C2" w:rsidR="00B82238" w:rsidRPr="00411780" w:rsidRDefault="00411780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lang w:val="bs-Cyrl-BA"/>
              </w:rPr>
              <w:t>110.000,00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20467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</w:tbl>
    <w:p w14:paraId="24592206" w14:textId="77777777" w:rsidR="008052B5" w:rsidRDefault="008052B5">
      <w:r>
        <w:br w:type="page"/>
      </w:r>
    </w:p>
    <w:tbl>
      <w:tblPr>
        <w:tblW w:w="15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2503"/>
        <w:gridCol w:w="10"/>
        <w:gridCol w:w="1339"/>
        <w:gridCol w:w="10"/>
        <w:gridCol w:w="3503"/>
        <w:gridCol w:w="10"/>
        <w:gridCol w:w="1970"/>
        <w:gridCol w:w="10"/>
        <w:gridCol w:w="1070"/>
        <w:gridCol w:w="10"/>
        <w:gridCol w:w="1065"/>
        <w:gridCol w:w="10"/>
        <w:gridCol w:w="1091"/>
        <w:gridCol w:w="10"/>
        <w:gridCol w:w="870"/>
        <w:gridCol w:w="10"/>
        <w:gridCol w:w="982"/>
        <w:gridCol w:w="10"/>
        <w:gridCol w:w="953"/>
        <w:gridCol w:w="10"/>
      </w:tblGrid>
      <w:tr w:rsidR="00B82238" w:rsidRPr="00303120" w14:paraId="05FBA281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7BE261" w14:textId="3EB79843" w:rsidR="00B82238" w:rsidRPr="00F60057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/>
                <w:color w:val="000000" w:themeColor="text1"/>
                <w:sz w:val="16"/>
                <w:szCs w:val="16"/>
                <w:lang w:val="bs-Cyrl-BA"/>
              </w:rPr>
            </w:pP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lastRenderedPageBreak/>
              <w:t>Припрема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студије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изводљивости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и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техничке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документације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за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521F22">
              <w:rPr>
                <w:rFonts w:ascii="Arial" w:hAnsi="Arial" w:cs="Arial"/>
                <w:i/>
                <w:sz w:val="16"/>
                <w:szCs w:val="16"/>
              </w:rPr>
              <w:t>изградњу</w:t>
            </w:r>
            <w:proofErr w:type="spellEnd"/>
            <w:r w:rsidRPr="00521F2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bs-Cyrl-BA"/>
              </w:rPr>
              <w:t xml:space="preserve">когенеративног </w:t>
            </w:r>
            <w:proofErr w:type="spellStart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постројења</w:t>
            </w:r>
            <w:proofErr w:type="spellEnd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за</w:t>
            </w:r>
            <w:proofErr w:type="spellEnd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bs-Cyrl-BA"/>
              </w:rPr>
              <w:t>претварање</w:t>
            </w:r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bs-Cyrl-BA"/>
              </w:rPr>
              <w:t xml:space="preserve">енергије </w:t>
            </w:r>
            <w:proofErr w:type="spellStart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отпада</w:t>
            </w:r>
            <w:proofErr w:type="spellEnd"/>
            <w:r w:rsidRPr="00F60057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bs-Cyrl-BA"/>
              </w:rPr>
              <w:t xml:space="preserve"> у друге облике енергије (електрична, топлотна енергија и зелени хидроген)</w:t>
            </w:r>
          </w:p>
          <w:p w14:paraId="1BA87E34" w14:textId="708A549B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  <w:lang w:val="bs-Cyrl-BA"/>
              </w:rPr>
            </w:pPr>
          </w:p>
        </w:tc>
        <w:tc>
          <w:tcPr>
            <w:tcW w:w="1349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9FE5800" w14:textId="23BC702E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202</w:t>
            </w:r>
            <w:r w:rsidR="005C4C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3513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10D24AC" w14:textId="47F04ADD" w:rsidR="00E05BAE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Припремљена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студија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изводљивости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и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израђена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техничка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документација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за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изградњу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когенеративног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постројења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за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претварање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енергије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отпада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у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друге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облике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енергије</w:t>
            </w:r>
            <w:proofErr w:type="spellEnd"/>
            <w:r w:rsidR="00E05BAE" w:rsidRPr="00E05BA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</w:p>
          <w:p w14:paraId="1D82B9F0" w14:textId="2044BFF1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278FA75" w14:textId="6E4C3BF6" w:rsidR="008D2CAF" w:rsidRPr="008B2534" w:rsidRDefault="008D2CAF" w:rsidP="008D2CAF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 xml:space="preserve">Одјељење за развој и међународне пројекте </w:t>
            </w:r>
          </w:p>
          <w:p w14:paraId="7DA5424D" w14:textId="77777777" w:rsidR="008D2CAF" w:rsidRPr="008B2534" w:rsidRDefault="008D2CAF" w:rsidP="008D2CAF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</w:p>
          <w:p w14:paraId="3CB7847A" w14:textId="659BBB9A" w:rsidR="008D2CAF" w:rsidRPr="008B2534" w:rsidRDefault="008D2CAF" w:rsidP="008D2CAF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>Одјељење за комуналне и стамбене послове</w:t>
            </w:r>
          </w:p>
          <w:p w14:paraId="36C2AE0B" w14:textId="77777777" w:rsidR="008D2CAF" w:rsidRPr="008B2534" w:rsidRDefault="008D2CAF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  <w:p w14:paraId="3B240008" w14:textId="67620765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Одјељење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за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просторно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уређење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и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грађење</w:t>
            </w:r>
            <w:proofErr w:type="spellEnd"/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F22168F" w14:textId="34E6F96A" w:rsidR="00B82238" w:rsidRPr="00B40C56" w:rsidRDefault="00B40C56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bs-Cyrl-BA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-</w:t>
            </w:r>
          </w:p>
        </w:tc>
        <w:tc>
          <w:tcPr>
            <w:tcW w:w="1075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C85C1F" w14:textId="763F41D9" w:rsidR="00B82238" w:rsidRPr="00FA3867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Д</w:t>
            </w:r>
            <w:r w:rsidR="00FA3867"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  <w:t>А</w:t>
            </w: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682C19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1499DC4" w14:textId="5AE7E2FF" w:rsidR="00B82238" w:rsidRPr="008B2534" w:rsidRDefault="00F60057" w:rsidP="00FD68E5">
            <w:pPr>
              <w:widowControl w:val="0"/>
              <w:autoSpaceDE w:val="0"/>
              <w:autoSpaceDN w:val="0"/>
              <w:spacing w:before="1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bs-Cyrl-BA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</w:t>
            </w:r>
            <w:r w:rsidR="00FD68E5"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0362EDC" w14:textId="2B4636A2" w:rsidR="00B82238" w:rsidRPr="008B2534" w:rsidRDefault="00F60057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bs-Cyrl-BA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9B092C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1C132C26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5E9FC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E281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4AF0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B93FC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8E85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70C0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D4627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Кредитна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D37DB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28A148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641F9A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45FE1E29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1754A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D564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4873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40826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9521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E8C8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662DB6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ЕУ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9880AFB" w14:textId="3C53BC8D" w:rsidR="00B82238" w:rsidRPr="005C4CD7" w:rsidRDefault="00FD68E5" w:rsidP="005C4CD7">
            <w:pPr>
              <w:widowControl w:val="0"/>
              <w:autoSpaceDE w:val="0"/>
              <w:autoSpaceDN w:val="0"/>
              <w:spacing w:before="1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</w:t>
            </w:r>
            <w:r w:rsidR="005C4C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1A361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9A1AA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3E80F9D8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7F764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A91C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6EF4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595C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F2B0F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3DAC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79C052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донације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77E068D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8CE2C3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882D70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08814240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DB16D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C9A4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6B2F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C712B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E4461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21B3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B8A44D3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27F2F90" w14:textId="0BAE3793" w:rsidR="00B82238" w:rsidRPr="008B2534" w:rsidRDefault="005C4CD7" w:rsidP="005C4CD7">
            <w:pPr>
              <w:widowControl w:val="0"/>
              <w:autoSpaceDE w:val="0"/>
              <w:autoSpaceDN w:val="0"/>
              <w:spacing w:before="1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200.00</w:t>
            </w:r>
            <w:r w:rsidR="00B82238"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,00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508A25" w14:textId="5421542B" w:rsidR="00B82238" w:rsidRPr="008B2534" w:rsidRDefault="005C4CD7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100.000,0</w:t>
            </w:r>
            <w:r w:rsidR="00B82238"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0D0776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B82238" w:rsidRPr="00303120" w14:paraId="38895064" w14:textId="77777777" w:rsidTr="008052B5">
        <w:trPr>
          <w:gridAfter w:val="1"/>
          <w:wAfter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73BBC" w14:textId="77777777" w:rsidR="00B82238" w:rsidRPr="00303120" w:rsidRDefault="00B82238" w:rsidP="0079502A">
            <w:pPr>
              <w:widowControl w:val="0"/>
              <w:autoSpaceDE w:val="0"/>
              <w:autoSpaceDN w:val="0"/>
              <w:spacing w:before="3" w:line="256" w:lineRule="auto"/>
              <w:ind w:left="107"/>
              <w:rPr>
                <w:rFonts w:ascii="Arial" w:hAnsi="Arial" w:cs="Arial"/>
                <w:b w:val="0"/>
                <w:i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B74C4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B3208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eastAsia="Aptos" w:hAnsi="Arial" w:cs="Arial"/>
                <w:b w:val="0"/>
                <w:bCs w:val="0"/>
                <w:sz w:val="16"/>
                <w:szCs w:val="16"/>
                <w:lang w:val="sr-Cyrl-B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B4AE7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54C45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BD06E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97CBE0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67527E4" w14:textId="23BB78D1" w:rsidR="00B82238" w:rsidRPr="008B2534" w:rsidRDefault="004E55E2" w:rsidP="00F60057">
            <w:pPr>
              <w:widowControl w:val="0"/>
              <w:autoSpaceDE w:val="0"/>
              <w:autoSpaceDN w:val="0"/>
              <w:spacing w:before="1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</w:t>
            </w:r>
            <w:r w:rsidR="005C4C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  <w:r w:rsidR="00F60057"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>00.000,00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8835AA" w14:textId="320B23B6" w:rsidR="00B82238" w:rsidRPr="008B2534" w:rsidRDefault="00F60057" w:rsidP="00FA3867">
            <w:pPr>
              <w:widowControl w:val="0"/>
              <w:autoSpaceDE w:val="0"/>
              <w:autoSpaceDN w:val="0"/>
              <w:spacing w:before="1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   </w:t>
            </w:r>
            <w:r w:rsidR="005C4C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100.000,0</w:t>
            </w:r>
            <w:r w:rsidR="005C4CD7"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  <w:lang w:val="bs-Cyrl-BA"/>
              </w:rPr>
              <w:t xml:space="preserve">        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F7F7A72" w14:textId="77777777" w:rsidR="00B82238" w:rsidRPr="008B2534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</w:p>
        </w:tc>
      </w:tr>
      <w:tr w:rsidR="008052B5" w:rsidRPr="00303120" w14:paraId="6E055021" w14:textId="77777777" w:rsidTr="008052B5">
        <w:trPr>
          <w:gridBefore w:val="1"/>
          <w:wBefore w:w="10" w:type="dxa"/>
          <w:trHeight w:val="123"/>
          <w:jc w:val="center"/>
        </w:trPr>
        <w:tc>
          <w:tcPr>
            <w:tcW w:w="15446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F2D0"/>
            <w:vAlign w:val="center"/>
          </w:tcPr>
          <w:p w14:paraId="0484999A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  <w:bookmarkStart w:id="0" w:name="_Hlk238213344"/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>Редни број и назив функционалне област</w:t>
            </w:r>
            <w:r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 xml:space="preserve">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/ </w:t>
            </w:r>
            <w:r w:rsidRPr="00303120">
              <w:rPr>
                <w:rFonts w:ascii="Arial" w:hAnsi="Arial" w:cs="Arial"/>
                <w:i/>
                <w:noProof/>
                <w:sz w:val="16"/>
                <w:szCs w:val="16"/>
              </w:rPr>
              <w:t xml:space="preserve">  мјера: </w:t>
            </w:r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4.3.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Заштита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од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деградације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и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повећање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плодности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пољопривредног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земљишта</w:t>
            </w:r>
            <w:proofErr w:type="spellEnd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proofErr w:type="spellStart"/>
            <w:r w:rsidRPr="00303120">
              <w:rPr>
                <w:rFonts w:ascii="Arial" w:hAnsi="Arial" w:cs="Arial"/>
                <w:i/>
                <w:iCs/>
                <w:sz w:val="16"/>
                <w:szCs w:val="16"/>
              </w:rPr>
              <w:t>тла</w:t>
            </w:r>
            <w:proofErr w:type="spellEnd"/>
          </w:p>
        </w:tc>
      </w:tr>
      <w:tr w:rsidR="008052B5" w:rsidRPr="00303120" w14:paraId="18BE03C1" w14:textId="77777777" w:rsidTr="008052B5">
        <w:trPr>
          <w:gridBefore w:val="1"/>
          <w:wBefore w:w="10" w:type="dxa"/>
          <w:trHeight w:val="250"/>
          <w:jc w:val="center"/>
        </w:trPr>
        <w:tc>
          <w:tcPr>
            <w:tcW w:w="15446" w:type="dxa"/>
            <w:gridSpan w:val="20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D9F2D0"/>
          </w:tcPr>
          <w:p w14:paraId="5CE0021D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  <w:lang w:val="bs-Cyrl-BA"/>
              </w:rPr>
              <w:t>ГРАДА ГРАДИШКА</w:t>
            </w:r>
            <w:r w:rsidRPr="00303120">
              <w:rPr>
                <w:rFonts w:ascii="Arial" w:hAnsi="Arial" w:cs="Arial"/>
                <w:iCs/>
                <w:noProof/>
                <w:sz w:val="16"/>
                <w:szCs w:val="16"/>
              </w:rPr>
              <w:t xml:space="preserve"> ДО 2050. ГОДИНЕ</w:t>
            </w:r>
          </w:p>
        </w:tc>
      </w:tr>
      <w:tr w:rsidR="008052B5" w:rsidRPr="00303120" w14:paraId="4C5D5927" w14:textId="77777777" w:rsidTr="008052B5">
        <w:trPr>
          <w:gridBefore w:val="1"/>
          <w:wBefore w:w="10" w:type="dxa"/>
          <w:trHeight w:val="250"/>
          <w:jc w:val="center"/>
        </w:trPr>
        <w:tc>
          <w:tcPr>
            <w:tcW w:w="15446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F2D0"/>
          </w:tcPr>
          <w:tbl>
            <w:tblPr>
              <w:tblW w:w="15446" w:type="dxa"/>
              <w:jc w:val="center"/>
              <w:tblBorders>
                <w:top w:val="single" w:sz="4" w:space="0" w:color="000000"/>
                <w:lef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13"/>
              <w:gridCol w:w="1349"/>
              <w:gridCol w:w="3513"/>
              <w:gridCol w:w="1980"/>
              <w:gridCol w:w="1080"/>
              <w:gridCol w:w="1075"/>
              <w:gridCol w:w="1101"/>
              <w:gridCol w:w="880"/>
              <w:gridCol w:w="992"/>
              <w:gridCol w:w="963"/>
            </w:tblGrid>
            <w:tr w:rsidR="008052B5" w:rsidRPr="00303120" w14:paraId="598561BB" w14:textId="77777777" w:rsidTr="0015033C">
              <w:trPr>
                <w:trHeight w:val="741"/>
                <w:jc w:val="center"/>
              </w:trPr>
              <w:tc>
                <w:tcPr>
                  <w:tcW w:w="2513" w:type="dxa"/>
                  <w:vMerge w:val="restart"/>
                  <w:shd w:val="clear" w:color="auto" w:fill="DEEAF6"/>
                  <w:vAlign w:val="center"/>
                  <w:hideMark/>
                </w:tcPr>
                <w:p w14:paraId="4CA2C832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line="268" w:lineRule="exact"/>
                    <w:ind w:left="400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Пројекат/активност</w:t>
                  </w:r>
                </w:p>
              </w:tc>
              <w:tc>
                <w:tcPr>
                  <w:tcW w:w="1349" w:type="dxa"/>
                  <w:vMerge w:val="restart"/>
                  <w:shd w:val="clear" w:color="auto" w:fill="DEEAF6"/>
                  <w:vAlign w:val="center"/>
                  <w:hideMark/>
                </w:tcPr>
                <w:p w14:paraId="1BE71223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4" w:lineRule="auto"/>
                    <w:ind w:left="131" w:right="117" w:firstLine="1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4"/>
                      <w:sz w:val="16"/>
                      <w:szCs w:val="16"/>
                    </w:rPr>
                    <w:t>Рок извршења</w:t>
                  </w:r>
                </w:p>
              </w:tc>
              <w:tc>
                <w:tcPr>
                  <w:tcW w:w="3513" w:type="dxa"/>
                  <w:vMerge w:val="restart"/>
                  <w:shd w:val="clear" w:color="auto" w:fill="DEEAF6"/>
                  <w:vAlign w:val="center"/>
                  <w:hideMark/>
                </w:tcPr>
                <w:p w14:paraId="0AAF98BE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4" w:lineRule="auto"/>
                    <w:ind w:left="131" w:right="117" w:firstLine="1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4"/>
                      <w:sz w:val="16"/>
                      <w:szCs w:val="16"/>
                    </w:rPr>
                    <w:t>Очекивани резултат</w:t>
                  </w:r>
                </w:p>
              </w:tc>
              <w:tc>
                <w:tcPr>
                  <w:tcW w:w="1980" w:type="dxa"/>
                  <w:vMerge w:val="restart"/>
                  <w:shd w:val="clear" w:color="auto" w:fill="DEEAF6"/>
                  <w:vAlign w:val="center"/>
                  <w:hideMark/>
                </w:tcPr>
                <w:p w14:paraId="0D836434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95" w:hanging="2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Носилац реализације</w:t>
                  </w:r>
                </w:p>
                <w:p w14:paraId="04A7D4B1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70" w:line="256" w:lineRule="auto"/>
                    <w:ind w:left="119" w:right="105"/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color w:val="000000"/>
                      <w:spacing w:val="-2"/>
                      <w:sz w:val="16"/>
                      <w:szCs w:val="16"/>
                    </w:rPr>
                    <w:t>(најмања организациона јединица)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DEEAF6"/>
                  <w:vAlign w:val="center"/>
                </w:tcPr>
                <w:p w14:paraId="35974DD0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01" w:right="86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Веза са ПЈИ</w:t>
                  </w:r>
                </w:p>
                <w:p w14:paraId="0890F14B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6" w:lineRule="auto"/>
                    <w:ind w:left="155" w:right="145" w:firstLine="2"/>
                    <w:jc w:val="center"/>
                    <w:rPr>
                      <w:rFonts w:ascii="Arial" w:hAnsi="Arial" w:cs="Arial"/>
                      <w:b w:val="0"/>
                      <w:noProof/>
                      <w:color w:val="000000"/>
                      <w:spacing w:val="-2"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color w:val="000000"/>
                      <w:spacing w:val="-2"/>
                      <w:sz w:val="16"/>
                      <w:szCs w:val="16"/>
                    </w:rPr>
                    <w:t>(Да/Не)</w:t>
                  </w:r>
                </w:p>
                <w:p w14:paraId="3B857DB9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56"/>
                    <w:ind w:left="192" w:right="182"/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 w:val="restart"/>
                  <w:shd w:val="clear" w:color="auto" w:fill="DEEAF6"/>
                  <w:vAlign w:val="center"/>
                  <w:hideMark/>
                </w:tcPr>
                <w:p w14:paraId="0B34F3E2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6" w:lineRule="auto"/>
                    <w:ind w:left="155" w:right="145" w:firstLine="2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 xml:space="preserve"> Усваја се  </w:t>
                  </w:r>
                  <w:r w:rsidRPr="00303120">
                    <w:rPr>
                      <w:rFonts w:ascii="Arial" w:hAnsi="Arial" w:cs="Arial"/>
                      <w:noProof/>
                      <w:color w:val="000000"/>
                      <w:spacing w:val="-2"/>
                      <w:sz w:val="16"/>
                      <w:szCs w:val="16"/>
                    </w:rPr>
                    <w:t xml:space="preserve">(Да/Не) </w:t>
                  </w:r>
                </w:p>
              </w:tc>
              <w:tc>
                <w:tcPr>
                  <w:tcW w:w="1101" w:type="dxa"/>
                  <w:vMerge w:val="restart"/>
                  <w:shd w:val="clear" w:color="auto" w:fill="DEEAF6"/>
                  <w:vAlign w:val="center"/>
                  <w:hideMark/>
                </w:tcPr>
                <w:p w14:paraId="097CD822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line="268" w:lineRule="exact"/>
                    <w:ind w:left="245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Извори финансирања</w:t>
                  </w:r>
                </w:p>
              </w:tc>
              <w:tc>
                <w:tcPr>
                  <w:tcW w:w="2835" w:type="dxa"/>
                  <w:gridSpan w:val="3"/>
                  <w:shd w:val="clear" w:color="auto" w:fill="DEEAF6"/>
                  <w:vAlign w:val="center"/>
                  <w:hideMark/>
                </w:tcPr>
                <w:p w14:paraId="157C3837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243" w:firstLine="168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Извори и износи планираних финансијских средстава у КМ</w:t>
                  </w:r>
                </w:p>
              </w:tc>
            </w:tr>
            <w:tr w:rsidR="008052B5" w:rsidRPr="00303120" w14:paraId="51BDA0DA" w14:textId="77777777" w:rsidTr="0015033C">
              <w:trPr>
                <w:trHeight w:val="169"/>
                <w:jc w:val="center"/>
              </w:trPr>
              <w:tc>
                <w:tcPr>
                  <w:tcW w:w="2513" w:type="dxa"/>
                  <w:vMerge/>
                  <w:vAlign w:val="center"/>
                  <w:hideMark/>
                </w:tcPr>
                <w:p w14:paraId="6D033546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vAlign w:val="center"/>
                  <w:hideMark/>
                </w:tcPr>
                <w:p w14:paraId="2F1F9F50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vAlign w:val="center"/>
                  <w:hideMark/>
                </w:tcPr>
                <w:p w14:paraId="6B2F94A7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vAlign w:val="center"/>
                  <w:hideMark/>
                </w:tcPr>
                <w:p w14:paraId="1B66CDA5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vAlign w:val="center"/>
                  <w:hideMark/>
                </w:tcPr>
                <w:p w14:paraId="51EBF9E6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vAlign w:val="center"/>
                  <w:hideMark/>
                </w:tcPr>
                <w:p w14:paraId="64DEC6EB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vMerge/>
                  <w:vAlign w:val="center"/>
                  <w:hideMark/>
                </w:tcPr>
                <w:p w14:paraId="51820175" w14:textId="77777777" w:rsidR="008052B5" w:rsidRPr="00303120" w:rsidRDefault="008052B5" w:rsidP="008052B5">
                  <w:pPr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880" w:type="dxa"/>
                  <w:shd w:val="clear" w:color="auto" w:fill="EDEDED"/>
                  <w:vAlign w:val="center"/>
                  <w:hideMark/>
                </w:tcPr>
                <w:p w14:paraId="037EC86A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line="254" w:lineRule="auto"/>
                    <w:ind w:left="411" w:right="151" w:hanging="245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2027.</w:t>
                  </w:r>
                </w:p>
              </w:tc>
              <w:tc>
                <w:tcPr>
                  <w:tcW w:w="992" w:type="dxa"/>
                  <w:shd w:val="clear" w:color="auto" w:fill="EDEDED"/>
                  <w:vAlign w:val="center"/>
                  <w:hideMark/>
                </w:tcPr>
                <w:p w14:paraId="31DB34FE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line="254" w:lineRule="auto"/>
                    <w:ind w:left="412" w:right="146" w:hanging="243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2028.</w:t>
                  </w:r>
                </w:p>
              </w:tc>
              <w:tc>
                <w:tcPr>
                  <w:tcW w:w="963" w:type="dxa"/>
                  <w:shd w:val="clear" w:color="auto" w:fill="EDEDED"/>
                  <w:vAlign w:val="center"/>
                  <w:hideMark/>
                </w:tcPr>
                <w:p w14:paraId="418CCDBD" w14:textId="77777777" w:rsidR="008052B5" w:rsidRPr="00303120" w:rsidRDefault="008052B5" w:rsidP="008052B5">
                  <w:pPr>
                    <w:widowControl w:val="0"/>
                    <w:autoSpaceDE w:val="0"/>
                    <w:autoSpaceDN w:val="0"/>
                    <w:spacing w:line="254" w:lineRule="auto"/>
                    <w:ind w:left="412" w:right="150" w:hanging="245"/>
                    <w:jc w:val="center"/>
                    <w:rPr>
                      <w:rFonts w:ascii="Arial" w:hAnsi="Arial" w:cs="Arial"/>
                      <w:b w:val="0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noProof/>
                      <w:spacing w:val="-2"/>
                      <w:sz w:val="16"/>
                      <w:szCs w:val="16"/>
                    </w:rPr>
                    <w:t>2029.</w:t>
                  </w:r>
                </w:p>
              </w:tc>
            </w:tr>
          </w:tbl>
          <w:p w14:paraId="72D0B930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</w:tr>
      <w:tr w:rsidR="008052B5" w:rsidRPr="00151E8B" w14:paraId="3A0476B8" w14:textId="77777777" w:rsidTr="008052B5">
        <w:trPr>
          <w:gridBefore w:val="1"/>
          <w:wBefore w:w="10" w:type="dxa"/>
          <w:trHeight w:val="424"/>
          <w:jc w:val="center"/>
        </w:trPr>
        <w:tc>
          <w:tcPr>
            <w:tcW w:w="2513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4320A9B" w14:textId="77777777" w:rsidR="008052B5" w:rsidRPr="00C56B3E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Cs w:val="0"/>
                <w:i/>
                <w:iCs/>
                <w:noProof/>
                <w:sz w:val="16"/>
                <w:szCs w:val="16"/>
                <w:lang w:val="sr-Cyrl-BA"/>
              </w:rPr>
            </w:pPr>
            <w:r w:rsidRPr="00C56B3E">
              <w:rPr>
                <w:rFonts w:ascii="Arial" w:hAnsi="Arial" w:cs="Arial"/>
                <w:bCs w:val="0"/>
                <w:i/>
                <w:iCs/>
                <w:noProof/>
                <w:sz w:val="16"/>
                <w:szCs w:val="16"/>
                <w:lang w:val="sr-Cyrl-BA"/>
              </w:rPr>
              <w:t xml:space="preserve">Израда Стратегије развоја пољопривреде Града Градишка </w:t>
            </w:r>
          </w:p>
        </w:tc>
        <w:tc>
          <w:tcPr>
            <w:tcW w:w="1349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CDA330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  <w:t>2027.</w:t>
            </w:r>
          </w:p>
        </w:tc>
        <w:tc>
          <w:tcPr>
            <w:tcW w:w="3513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FA6232" w14:textId="77777777" w:rsidR="008052B5" w:rsidRPr="00712E79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Урађена и усвојена Стратегија</w:t>
            </w: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D95F872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4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Одјељење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за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пољопривреду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и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рурални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развој</w:t>
            </w:r>
            <w:proofErr w:type="spellEnd"/>
          </w:p>
          <w:p w14:paraId="2D6916EA" w14:textId="77777777" w:rsidR="008052B5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</w:p>
          <w:p w14:paraId="33A0DF42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</w:pPr>
            <w:r w:rsidRPr="008B253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lang w:val="sr-Cyrl-BA"/>
              </w:rPr>
              <w:t xml:space="preserve">Одјељење за развој и међународне пројекте </w:t>
            </w:r>
          </w:p>
          <w:p w14:paraId="3DA1AF0F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C5A23F" w14:textId="52859375" w:rsidR="008052B5" w:rsidRPr="00FA3867" w:rsidRDefault="00B40C56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  <w:lang w:val="sr-Cyrl-BA"/>
              </w:rPr>
              <w:t>-</w:t>
            </w:r>
          </w:p>
        </w:tc>
        <w:tc>
          <w:tcPr>
            <w:tcW w:w="1075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EE35E1" w14:textId="77777777" w:rsidR="008052B5" w:rsidRPr="00FA3867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  <w:lang w:val="sr-Cyrl-BA"/>
              </w:rPr>
              <w:t>ДА</w:t>
            </w: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9607A1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Буџетска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AF6DF2" w14:textId="77777777" w:rsidR="008052B5" w:rsidRPr="00151E8B" w:rsidRDefault="008052B5" w:rsidP="0015033C">
            <w:pPr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</w:pPr>
            <w:r w:rsidRPr="00151E8B">
              <w:rPr>
                <w:rFonts w:ascii="Arial" w:hAnsi="Arial" w:cs="Arial"/>
                <w:b w:val="0"/>
                <w:bCs w:val="0"/>
                <w:sz w:val="16"/>
                <w:szCs w:val="16"/>
                <w:lang w:val="sr-Cyrl-BA"/>
              </w:rPr>
              <w:t>10.000,00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E19E189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E3217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  <w:tr w:rsidR="008052B5" w:rsidRPr="00151E8B" w14:paraId="145857BF" w14:textId="77777777" w:rsidTr="008052B5">
        <w:trPr>
          <w:gridBefore w:val="1"/>
          <w:wBefore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4B4CEE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BD3295D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E6CBFF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72CCF1B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D11EDA3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D67436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53507F9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  <w:t>Кредитна средства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7F9273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22526A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0AA76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  <w:tr w:rsidR="008052B5" w:rsidRPr="00151E8B" w14:paraId="4939DA45" w14:textId="77777777" w:rsidTr="008052B5">
        <w:trPr>
          <w:gridBefore w:val="1"/>
          <w:wBefore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C2AFCED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835CEF7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519C6C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CEA81AC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B7D844A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94915E1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D90A1E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  <w:t>Средства ЕУ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865EF46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9992A1E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1AAFF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  <w:tr w:rsidR="008052B5" w:rsidRPr="00151E8B" w14:paraId="6C397648" w14:textId="77777777" w:rsidTr="008052B5">
        <w:trPr>
          <w:gridBefore w:val="1"/>
          <w:wBefore w:w="10" w:type="dxa"/>
          <w:trHeight w:val="424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B77568B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C3FE54B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A4C3D11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CFB8AC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0EC964C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F4EA618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46C14E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  <w:t>Остале донације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072BE54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CFC730E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6D86C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  <w:tr w:rsidR="008052B5" w:rsidRPr="00151E8B" w14:paraId="36892F41" w14:textId="77777777" w:rsidTr="008052B5">
        <w:trPr>
          <w:gridBefore w:val="1"/>
          <w:wBefore w:w="10" w:type="dxa"/>
          <w:trHeight w:val="481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37B9A32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7D75BAF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BE53B97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42BE2BA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2A5CF5E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E10FBCC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98B938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  <w:lang w:val="sr-Cyrl-BA"/>
              </w:rPr>
            </w:pP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Остала</w:t>
            </w:r>
            <w:proofErr w:type="spellEnd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B2534">
              <w:rPr>
                <w:rFonts w:ascii="Arial" w:hAnsi="Arial" w:cs="Arial"/>
                <w:b w:val="0"/>
                <w:bCs w:val="0"/>
                <w:spacing w:val="-2"/>
                <w:sz w:val="16"/>
                <w:szCs w:val="16"/>
              </w:rPr>
              <w:t>средства</w:t>
            </w:r>
            <w:proofErr w:type="spellEnd"/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0679C7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40.000,00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7A9871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6F606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  <w:tr w:rsidR="008052B5" w:rsidRPr="00151E8B" w14:paraId="3B73CDFA" w14:textId="77777777" w:rsidTr="008052B5">
        <w:trPr>
          <w:gridBefore w:val="1"/>
          <w:wBefore w:w="10" w:type="dxa"/>
          <w:trHeight w:val="322"/>
          <w:jc w:val="center"/>
        </w:trPr>
        <w:tc>
          <w:tcPr>
            <w:tcW w:w="2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E699D1" w14:textId="77777777" w:rsidR="008052B5" w:rsidRPr="00303120" w:rsidRDefault="008052B5" w:rsidP="0015033C">
            <w:pPr>
              <w:widowControl w:val="0"/>
              <w:autoSpaceDE w:val="0"/>
              <w:autoSpaceDN w:val="0"/>
              <w:spacing w:before="3" w:line="256" w:lineRule="auto"/>
              <w:ind w:left="107"/>
              <w:jc w:val="center"/>
              <w:rPr>
                <w:rFonts w:ascii="Arial" w:hAnsi="Arial" w:cs="Arial"/>
                <w:b w:val="0"/>
                <w:iCs/>
                <w:noProof/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A7D285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10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2"/>
                <w:sz w:val="16"/>
                <w:szCs w:val="16"/>
              </w:rPr>
            </w:pPr>
          </w:p>
        </w:tc>
        <w:tc>
          <w:tcPr>
            <w:tcW w:w="3513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5443239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67" w:line="252" w:lineRule="auto"/>
              <w:ind w:left="108" w:right="154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447A2EE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before="1" w:line="252" w:lineRule="auto"/>
              <w:ind w:left="110" w:right="190"/>
              <w:jc w:val="center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B423F5B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85570E" w14:textId="77777777" w:rsidR="008052B5" w:rsidRPr="008B2534" w:rsidRDefault="008052B5" w:rsidP="0015033C">
            <w:pPr>
              <w:widowControl w:val="0"/>
              <w:autoSpaceDE w:val="0"/>
              <w:autoSpaceDN w:val="0"/>
              <w:spacing w:line="268" w:lineRule="exact"/>
              <w:ind w:left="108"/>
              <w:jc w:val="center"/>
              <w:rPr>
                <w:rFonts w:ascii="Arial" w:hAnsi="Arial" w:cs="Arial"/>
                <w:b w:val="0"/>
                <w:bCs w:val="0"/>
                <w:iCs/>
                <w:noProof/>
                <w:spacing w:val="-5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699B7C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8"/>
              <w:rPr>
                <w:rFonts w:ascii="Arial" w:hAnsi="Arial" w:cs="Arial"/>
                <w:b w:val="0"/>
                <w:bCs w:val="0"/>
                <w:iCs/>
                <w:spacing w:val="-2"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spacing w:val="-2"/>
                <w:sz w:val="16"/>
                <w:szCs w:val="16"/>
                <w:lang w:val="sr-Cyrl-BA"/>
              </w:rPr>
              <w:t>Укупно</w:t>
            </w:r>
          </w:p>
        </w:tc>
        <w:tc>
          <w:tcPr>
            <w:tcW w:w="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B7ED75D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09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50.000,00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18D32B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9DDEF" w14:textId="77777777" w:rsidR="008052B5" w:rsidRPr="00151E8B" w:rsidRDefault="008052B5" w:rsidP="0015033C">
            <w:pPr>
              <w:widowControl w:val="0"/>
              <w:autoSpaceDE w:val="0"/>
              <w:autoSpaceDN w:val="0"/>
              <w:spacing w:before="1"/>
              <w:ind w:left="110"/>
              <w:jc w:val="right"/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</w:pPr>
            <w:r>
              <w:rPr>
                <w:rFonts w:ascii="Arial" w:hAnsi="Arial" w:cs="Arial"/>
                <w:b w:val="0"/>
                <w:bCs w:val="0"/>
                <w:iCs/>
                <w:noProof/>
                <w:sz w:val="16"/>
                <w:szCs w:val="16"/>
                <w:lang w:val="sr-Cyrl-BA"/>
              </w:rPr>
              <w:t>0</w:t>
            </w:r>
          </w:p>
        </w:tc>
      </w:tr>
    </w:tbl>
    <w:p w14:paraId="7C88B778" w14:textId="77777777" w:rsidR="008052B5" w:rsidRDefault="008052B5">
      <w:r>
        <w:br w:type="page"/>
      </w:r>
    </w:p>
    <w:tbl>
      <w:tblPr>
        <w:tblW w:w="15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6"/>
      </w:tblGrid>
      <w:tr w:rsidR="00B82238" w:rsidRPr="00303120" w14:paraId="78AB0B8D" w14:textId="77777777" w:rsidTr="008052B5">
        <w:trPr>
          <w:trHeight w:val="123"/>
          <w:jc w:val="center"/>
        </w:trPr>
        <w:tc>
          <w:tcPr>
            <w:tcW w:w="15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tbl>
            <w:tblPr>
              <w:tblW w:w="1544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13"/>
              <w:gridCol w:w="1349"/>
              <w:gridCol w:w="3513"/>
              <w:gridCol w:w="1980"/>
              <w:gridCol w:w="1080"/>
              <w:gridCol w:w="1075"/>
              <w:gridCol w:w="1101"/>
              <w:gridCol w:w="880"/>
              <w:gridCol w:w="992"/>
              <w:gridCol w:w="963"/>
            </w:tblGrid>
            <w:tr w:rsidR="00B82238" w:rsidRPr="00303120" w14:paraId="48EEABBB" w14:textId="77777777" w:rsidTr="00FA3867">
              <w:trPr>
                <w:trHeight w:val="123"/>
                <w:jc w:val="center"/>
              </w:trPr>
              <w:tc>
                <w:tcPr>
                  <w:tcW w:w="15446" w:type="dxa"/>
                  <w:gridSpan w:val="10"/>
                  <w:tcBorders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F2D0"/>
                  <w:vAlign w:val="center"/>
                </w:tcPr>
                <w:bookmarkEnd w:id="0"/>
                <w:p w14:paraId="1FF9B057" w14:textId="62B9317D" w:rsidR="00B82238" w:rsidRPr="00303120" w:rsidRDefault="00B82238" w:rsidP="00FA3867">
                  <w:pPr>
                    <w:widowControl w:val="0"/>
                    <w:autoSpaceDE w:val="0"/>
                    <w:autoSpaceDN w:val="0"/>
                    <w:spacing w:before="1"/>
                    <w:ind w:left="110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</w:rPr>
                    <w:lastRenderedPageBreak/>
                    <w:t>Редни број и назив функционалне област</w:t>
                  </w:r>
                  <w:r w:rsidR="00022A21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  <w:lang w:val="bs-Cyrl-BA"/>
                    </w:rPr>
                    <w:t xml:space="preserve"> </w:t>
                  </w:r>
                  <w:r w:rsidRPr="00303120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</w:rPr>
                    <w:t xml:space="preserve">/ </w:t>
                  </w:r>
                  <w:r w:rsidRPr="00303120">
                    <w:rPr>
                      <w:rFonts w:ascii="Arial" w:hAnsi="Arial" w:cs="Arial"/>
                      <w:i/>
                      <w:noProof/>
                      <w:sz w:val="16"/>
                      <w:szCs w:val="16"/>
                    </w:rPr>
                    <w:t xml:space="preserve">  мјера: </w:t>
                  </w:r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4.4.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Сарадња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са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истраживачким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центрима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у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трансферу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примјени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нових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знања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технологија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у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пољопривредној</w:t>
                  </w:r>
                  <w:proofErr w:type="spellEnd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03120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производњи</w:t>
                  </w:r>
                  <w:proofErr w:type="spellEnd"/>
                </w:p>
              </w:tc>
            </w:tr>
            <w:tr w:rsidR="00B82238" w:rsidRPr="00303120" w14:paraId="19BA8155" w14:textId="77777777" w:rsidTr="00FA3867">
              <w:trPr>
                <w:trHeight w:val="250"/>
                <w:jc w:val="center"/>
              </w:trPr>
              <w:tc>
                <w:tcPr>
                  <w:tcW w:w="15446" w:type="dxa"/>
                  <w:gridSpan w:val="10"/>
                  <w:tcBorders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F2D0"/>
                  <w:vAlign w:val="center"/>
                </w:tcPr>
                <w:p w14:paraId="073F12A2" w14:textId="5CF3E898" w:rsidR="00B82238" w:rsidRPr="00303120" w:rsidRDefault="00B82238" w:rsidP="00FA3867">
                  <w:pPr>
                    <w:widowControl w:val="0"/>
                    <w:autoSpaceDE w:val="0"/>
                    <w:autoSpaceDN w:val="0"/>
                    <w:spacing w:before="1"/>
                    <w:ind w:left="110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  <w:r w:rsidRPr="00303120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</w:rPr>
                    <w:t xml:space="preserve">Назив планског/стратешког документа, ознака стратешког циља, приоритета и мјере која је преузета као програм: ПЛАН ОДРЖИВЕ ТРАНЗИЦИЈЕ </w:t>
                  </w:r>
                  <w:r w:rsidRPr="00303120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  <w:lang w:val="bs-Cyrl-BA"/>
                    </w:rPr>
                    <w:t>ГРАДА ГРАДИШКА</w:t>
                  </w:r>
                  <w:r w:rsidRPr="00303120">
                    <w:rPr>
                      <w:rFonts w:ascii="Arial" w:hAnsi="Arial" w:cs="Arial"/>
                      <w:iCs/>
                      <w:noProof/>
                      <w:sz w:val="16"/>
                      <w:szCs w:val="16"/>
                    </w:rPr>
                    <w:t xml:space="preserve"> ДО 2050. ГОДИНЕ</w:t>
                  </w:r>
                </w:p>
              </w:tc>
            </w:tr>
            <w:tr w:rsidR="00B82238" w:rsidRPr="00303120" w14:paraId="51465178" w14:textId="77777777" w:rsidTr="003B0E7E">
              <w:trPr>
                <w:trHeight w:val="250"/>
                <w:jc w:val="center"/>
              </w:trPr>
              <w:tc>
                <w:tcPr>
                  <w:tcW w:w="15446" w:type="dxa"/>
                  <w:gridSpan w:val="10"/>
                  <w:tcBorders>
                    <w:left w:val="single" w:sz="4" w:space="0" w:color="000000"/>
                    <w:bottom w:val="nil"/>
                    <w:right w:val="nil"/>
                  </w:tcBorders>
                  <w:shd w:val="clear" w:color="auto" w:fill="D9F2D0"/>
                </w:tcPr>
                <w:tbl>
                  <w:tblPr>
                    <w:tblW w:w="15446" w:type="dxa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13"/>
                    <w:gridCol w:w="1349"/>
                    <w:gridCol w:w="3513"/>
                    <w:gridCol w:w="1980"/>
                    <w:gridCol w:w="1080"/>
                    <w:gridCol w:w="1075"/>
                    <w:gridCol w:w="1101"/>
                    <w:gridCol w:w="880"/>
                    <w:gridCol w:w="992"/>
                    <w:gridCol w:w="963"/>
                  </w:tblGrid>
                  <w:tr w:rsidR="00B82238" w:rsidRPr="00303120" w14:paraId="75CAA236" w14:textId="77777777" w:rsidTr="002744E0">
                    <w:trPr>
                      <w:trHeight w:val="741"/>
                      <w:jc w:val="center"/>
                    </w:trPr>
                    <w:tc>
                      <w:tcPr>
                        <w:tcW w:w="2513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2300615D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line="268" w:lineRule="exact"/>
                          <w:ind w:left="400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Пројекат/активност</w:t>
                        </w:r>
                      </w:p>
                    </w:tc>
                    <w:tc>
                      <w:tcPr>
                        <w:tcW w:w="1349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60A3EB33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4" w:lineRule="auto"/>
                          <w:ind w:left="131" w:right="117" w:firstLine="1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4"/>
                            <w:sz w:val="16"/>
                            <w:szCs w:val="16"/>
                          </w:rPr>
                          <w:t>Рок извршења</w:t>
                        </w:r>
                      </w:p>
                    </w:tc>
                    <w:tc>
                      <w:tcPr>
                        <w:tcW w:w="3513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0B82E922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4" w:lineRule="auto"/>
                          <w:ind w:left="131" w:right="117" w:firstLine="1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4"/>
                            <w:sz w:val="16"/>
                            <w:szCs w:val="16"/>
                          </w:rPr>
                          <w:t>Очекивани резултат</w:t>
                        </w:r>
                      </w:p>
                    </w:tc>
                    <w:tc>
                      <w:tcPr>
                        <w:tcW w:w="1980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38367C84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2" w:lineRule="auto"/>
                          <w:ind w:left="110" w:right="95" w:hanging="2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Носилац реализације</w:t>
                        </w:r>
                      </w:p>
                      <w:p w14:paraId="1D53B284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70" w:line="256" w:lineRule="auto"/>
                          <w:ind w:left="119" w:right="105"/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color w:val="000000"/>
                            <w:spacing w:val="-2"/>
                            <w:sz w:val="16"/>
                            <w:szCs w:val="16"/>
                          </w:rPr>
                          <w:t>(најмања организациона јединица)</w:t>
                        </w:r>
                      </w:p>
                    </w:tc>
                    <w:tc>
                      <w:tcPr>
                        <w:tcW w:w="1080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</w:tcPr>
                      <w:p w14:paraId="2EF42E46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2" w:lineRule="auto"/>
                          <w:ind w:left="101" w:right="86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  <w:t>Веза са ПЈИ</w:t>
                        </w:r>
                      </w:p>
                      <w:p w14:paraId="689FEF5F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6" w:lineRule="auto"/>
                          <w:ind w:left="155" w:right="145" w:firstLine="2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color w:val="000000"/>
                            <w:spacing w:val="-2"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color w:val="000000"/>
                            <w:spacing w:val="-2"/>
                            <w:sz w:val="16"/>
                            <w:szCs w:val="16"/>
                          </w:rPr>
                          <w:t>(Да/Не)</w:t>
                        </w:r>
                      </w:p>
                      <w:p w14:paraId="5AAEF557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56"/>
                          <w:ind w:left="192" w:right="182"/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75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0506DEAE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6" w:lineRule="auto"/>
                          <w:ind w:left="155" w:right="145" w:firstLine="2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 xml:space="preserve"> Усваја се  </w:t>
                        </w:r>
                        <w:r w:rsidRPr="00303120">
                          <w:rPr>
                            <w:rFonts w:ascii="Arial" w:hAnsi="Arial" w:cs="Arial"/>
                            <w:noProof/>
                            <w:color w:val="000000"/>
                            <w:spacing w:val="-2"/>
                            <w:sz w:val="16"/>
                            <w:szCs w:val="16"/>
                          </w:rPr>
                          <w:t xml:space="preserve">(Да/Не) </w:t>
                        </w:r>
                      </w:p>
                    </w:tc>
                    <w:tc>
                      <w:tcPr>
                        <w:tcW w:w="1101" w:type="dxa"/>
                        <w:vMerge w:val="restart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7399650B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line="268" w:lineRule="exact"/>
                          <w:ind w:left="245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Извори финансирања</w:t>
                        </w:r>
                      </w:p>
                    </w:tc>
                    <w:tc>
                      <w:tcPr>
                        <w:tcW w:w="2835" w:type="dxa"/>
                        <w:gridSpan w:val="3"/>
                        <w:tcBorders>
                          <w:top w:val="nil"/>
                          <w:left w:val="single" w:sz="4" w:space="0" w:color="000000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DEEAF6"/>
                        <w:vAlign w:val="center"/>
                        <w:hideMark/>
                      </w:tcPr>
                      <w:p w14:paraId="5EC63ACD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before="1" w:line="252" w:lineRule="auto"/>
                          <w:ind w:left="243" w:firstLine="168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  <w:t>Извори и износи планираних финансијских средстава у КМ</w:t>
                        </w:r>
                      </w:p>
                    </w:tc>
                  </w:tr>
                  <w:tr w:rsidR="00B82238" w:rsidRPr="00303120" w14:paraId="3D2A1CC7" w14:textId="77777777" w:rsidTr="003B0E7E">
                    <w:trPr>
                      <w:trHeight w:val="169"/>
                      <w:jc w:val="center"/>
                    </w:trPr>
                    <w:tc>
                      <w:tcPr>
                        <w:tcW w:w="2513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79BDE65A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49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053B0AE7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13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451DEB4D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80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27D8C955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80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42B08BFC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75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09F70EAD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01" w:type="dxa"/>
                        <w:vMerge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14:paraId="65FACB4D" w14:textId="77777777" w:rsidR="00B82238" w:rsidRPr="00303120" w:rsidRDefault="00B82238" w:rsidP="0079502A">
                        <w:pPr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80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DEDED"/>
                        <w:vAlign w:val="center"/>
                        <w:hideMark/>
                      </w:tcPr>
                      <w:p w14:paraId="61563B9C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line="254" w:lineRule="auto"/>
                          <w:ind w:left="411" w:right="151" w:hanging="245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2027.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DEDED"/>
                        <w:vAlign w:val="center"/>
                        <w:hideMark/>
                      </w:tcPr>
                      <w:p w14:paraId="4439CC6D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line="254" w:lineRule="auto"/>
                          <w:ind w:left="412" w:right="146" w:hanging="243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2028.</w:t>
                        </w:r>
                      </w:p>
                    </w:tc>
                    <w:tc>
                      <w:tcPr>
                        <w:tcW w:w="963" w:type="dxa"/>
                        <w:tcBorders>
                          <w:top w:val="single" w:sz="4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DEDED"/>
                        <w:vAlign w:val="center"/>
                        <w:hideMark/>
                      </w:tcPr>
                      <w:p w14:paraId="78645BFE" w14:textId="77777777" w:rsidR="00B82238" w:rsidRPr="00303120" w:rsidRDefault="00B82238" w:rsidP="0079502A">
                        <w:pPr>
                          <w:widowControl w:val="0"/>
                          <w:autoSpaceDE w:val="0"/>
                          <w:autoSpaceDN w:val="0"/>
                          <w:spacing w:line="254" w:lineRule="auto"/>
                          <w:ind w:left="412" w:right="150" w:hanging="245"/>
                          <w:jc w:val="center"/>
                          <w:rPr>
                            <w:rFonts w:ascii="Arial" w:hAnsi="Arial" w:cs="Arial"/>
                            <w:b w:val="0"/>
                            <w:noProof/>
                            <w:sz w:val="16"/>
                            <w:szCs w:val="16"/>
                          </w:rPr>
                        </w:pPr>
                        <w:r w:rsidRPr="00303120">
                          <w:rPr>
                            <w:rFonts w:ascii="Arial" w:hAnsi="Arial" w:cs="Arial"/>
                            <w:noProof/>
                            <w:spacing w:val="-2"/>
                            <w:sz w:val="16"/>
                            <w:szCs w:val="16"/>
                          </w:rPr>
                          <w:t>2029.</w:t>
                        </w:r>
                      </w:p>
                    </w:tc>
                  </w:tr>
                </w:tbl>
                <w:p w14:paraId="139EE1BA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1"/>
                    <w:ind w:left="110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</w:tr>
            <w:tr w:rsidR="00B82238" w:rsidRPr="00303120" w14:paraId="453E5EF2" w14:textId="77777777" w:rsidTr="00FA3867">
              <w:trPr>
                <w:trHeight w:val="404"/>
                <w:jc w:val="center"/>
              </w:trPr>
              <w:tc>
                <w:tcPr>
                  <w:tcW w:w="2513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1B04B94" w14:textId="0253B7D9" w:rsidR="00B82238" w:rsidRPr="00521F22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/>
                      <w:iCs/>
                      <w:noProof/>
                      <w:sz w:val="16"/>
                      <w:szCs w:val="16"/>
                      <w:lang w:val="bs-Cyrl-BA"/>
                    </w:rPr>
                  </w:pP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Подршка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пољопривредним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произвођачима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r w:rsidR="00094452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sr-Cyrl-BA"/>
                    </w:rPr>
                    <w:t xml:space="preserve">(са акцентом на младе и жене) </w:t>
                  </w:r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у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примјени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иновација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дигиталних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технологија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одрживих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производних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система</w:t>
                  </w:r>
                  <w:proofErr w:type="spellEnd"/>
                  <w:r w:rsidRPr="00521F22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bs-Cyrl-BA"/>
                    </w:rPr>
                    <w:t xml:space="preserve"> </w:t>
                  </w:r>
                  <w:r w:rsidRPr="00FD68E5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bs-Cyrl-BA"/>
                    </w:rPr>
                    <w:t>(сензори и агро-метеоролошке станице)</w:t>
                  </w:r>
                </w:p>
              </w:tc>
              <w:tc>
                <w:tcPr>
                  <w:tcW w:w="1349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3501E38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</w:pPr>
                </w:p>
                <w:p w14:paraId="23A41FB0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</w:pPr>
                </w:p>
                <w:p w14:paraId="6A607881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</w:pPr>
                </w:p>
                <w:p w14:paraId="11FBD757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</w:pPr>
                </w:p>
                <w:p w14:paraId="0580DC5B" w14:textId="42F5E458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  <w:lang w:val="bs-Cyrl-BA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  <w:lang w:val="bs-Cyrl-BA"/>
                    </w:rPr>
                    <w:t>2028.</w:t>
                  </w:r>
                </w:p>
              </w:tc>
              <w:tc>
                <w:tcPr>
                  <w:tcW w:w="3513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B9247EE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</w:p>
                <w:p w14:paraId="75DE4A20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</w:p>
                <w:p w14:paraId="6BCEB791" w14:textId="1D8D6778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Повећан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број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укључених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пољопривредних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произвођача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као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корисника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иновативних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технологија</w:t>
                  </w:r>
                  <w:proofErr w:type="spellEnd"/>
                </w:p>
              </w:tc>
              <w:tc>
                <w:tcPr>
                  <w:tcW w:w="1980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4651EF2" w14:textId="77777777" w:rsidR="00B82238" w:rsidRPr="008B2534" w:rsidRDefault="00B82238" w:rsidP="00891D7C">
                  <w:pPr>
                    <w:widowControl w:val="0"/>
                    <w:autoSpaceDE w:val="0"/>
                    <w:autoSpaceDN w:val="0"/>
                    <w:spacing w:before="1" w:line="254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</w:p>
                <w:p w14:paraId="6661320F" w14:textId="77777777" w:rsidR="00B82238" w:rsidRPr="008B2534" w:rsidRDefault="00B82238" w:rsidP="00891D7C">
                  <w:pPr>
                    <w:widowControl w:val="0"/>
                    <w:autoSpaceDE w:val="0"/>
                    <w:autoSpaceDN w:val="0"/>
                    <w:spacing w:before="1" w:line="254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Одјељење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за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пољопривреду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и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рурални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развој</w:t>
                  </w:r>
                  <w:proofErr w:type="spellEnd"/>
                </w:p>
                <w:p w14:paraId="39CA44F0" w14:textId="77777777" w:rsidR="00B82238" w:rsidRPr="008B2534" w:rsidRDefault="00B82238" w:rsidP="00891D7C">
                  <w:pPr>
                    <w:widowControl w:val="0"/>
                    <w:autoSpaceDE w:val="0"/>
                    <w:autoSpaceDN w:val="0"/>
                    <w:spacing w:before="1" w:line="254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</w:p>
                <w:p w14:paraId="5E2BC66E" w14:textId="61C6330C" w:rsidR="00472A22" w:rsidRPr="008B2534" w:rsidRDefault="00472A22" w:rsidP="00891D7C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noProof/>
                      <w:sz w:val="16"/>
                      <w:szCs w:val="16"/>
                      <w:lang w:val="sr-Cyrl-BA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noProof/>
                      <w:sz w:val="16"/>
                      <w:szCs w:val="16"/>
                      <w:lang w:val="sr-Cyrl-BA"/>
                    </w:rPr>
                    <w:t>Одјељење за развој и међународне пројекте</w:t>
                  </w:r>
                </w:p>
                <w:p w14:paraId="1FC37CB6" w14:textId="74EA5E2C" w:rsidR="00B82238" w:rsidRPr="008B2534" w:rsidRDefault="00B82238" w:rsidP="00891D7C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  <w:lang w:val="sr-Cyrl-BA"/>
                    </w:rPr>
                  </w:pPr>
                </w:p>
              </w:tc>
              <w:tc>
                <w:tcPr>
                  <w:tcW w:w="1080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9941D92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</w:pPr>
                </w:p>
                <w:p w14:paraId="287A3DDF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</w:pPr>
                </w:p>
                <w:p w14:paraId="74A464C8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  <w:t>Н Е</w:t>
                  </w:r>
                </w:p>
              </w:tc>
              <w:tc>
                <w:tcPr>
                  <w:tcW w:w="1075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674551EA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</w:pPr>
                </w:p>
                <w:p w14:paraId="69647059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</w:pPr>
                </w:p>
                <w:p w14:paraId="4D36E737" w14:textId="77777777" w:rsidR="00B82238" w:rsidRPr="008B2534" w:rsidRDefault="00B82238" w:rsidP="00FA3867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pacing w:val="-5"/>
                      <w:sz w:val="16"/>
                      <w:szCs w:val="16"/>
                    </w:rPr>
                    <w:t>Н Е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4E50FD80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Буџетска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средства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419ED25" w14:textId="67417F22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41AB6F85" w14:textId="3862EF0D" w:rsidR="00B82238" w:rsidRPr="008B2534" w:rsidRDefault="00FD68E5" w:rsidP="004E55E2">
                  <w:pPr>
                    <w:widowControl w:val="0"/>
                    <w:autoSpaceDE w:val="0"/>
                    <w:autoSpaceDN w:val="0"/>
                    <w:ind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 xml:space="preserve"> 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68E21B4E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</w:tr>
            <w:tr w:rsidR="00B82238" w:rsidRPr="00303120" w14:paraId="672A2152" w14:textId="77777777" w:rsidTr="004E55E2">
              <w:trPr>
                <w:trHeight w:val="404"/>
                <w:jc w:val="center"/>
              </w:trPr>
              <w:tc>
                <w:tcPr>
                  <w:tcW w:w="2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4CD3B11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rPr>
                      <w:rFonts w:ascii="Arial" w:hAnsi="Arial" w:cs="Arial"/>
                      <w:b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505FA3C9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001B4119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09CFEDA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11E9AF77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4CFD27EB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6F14B59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Кредитна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средства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1E45B2B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08A3F31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52A6E19D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</w:tr>
            <w:tr w:rsidR="00B82238" w:rsidRPr="00303120" w14:paraId="318EB766" w14:textId="77777777" w:rsidTr="004E55E2">
              <w:trPr>
                <w:trHeight w:val="404"/>
                <w:jc w:val="center"/>
              </w:trPr>
              <w:tc>
                <w:tcPr>
                  <w:tcW w:w="2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564D3190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rPr>
                      <w:rFonts w:ascii="Arial" w:hAnsi="Arial" w:cs="Arial"/>
                      <w:b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6A7334EE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60C28392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213E7492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740ADA88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5F6E76E9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BD4AAE1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line="219" w:lineRule="exact"/>
                    <w:ind w:left="36"/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Средства</w:t>
                  </w:r>
                  <w:proofErr w:type="spellEnd"/>
                </w:p>
                <w:p w14:paraId="18AC323D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pacing w:val="-2"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ЕУ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10FFFFD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DDC5EBA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0A2B1343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</w:tr>
            <w:tr w:rsidR="00B82238" w:rsidRPr="00303120" w14:paraId="211E96D9" w14:textId="77777777" w:rsidTr="004E55E2">
              <w:trPr>
                <w:trHeight w:val="404"/>
                <w:jc w:val="center"/>
              </w:trPr>
              <w:tc>
                <w:tcPr>
                  <w:tcW w:w="2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4B1E9786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rPr>
                      <w:rFonts w:ascii="Arial" w:hAnsi="Arial" w:cs="Arial"/>
                      <w:b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6FA7D6DA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14EA6DF9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008997D8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992D74A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515A16F6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082FC1F3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Остале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донације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B302DF1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25F45E6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C09701B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</w:p>
              </w:tc>
            </w:tr>
            <w:tr w:rsidR="00B82238" w:rsidRPr="00303120" w14:paraId="3B51A1A3" w14:textId="77777777" w:rsidTr="004E55E2">
              <w:trPr>
                <w:trHeight w:val="404"/>
                <w:jc w:val="center"/>
              </w:trPr>
              <w:tc>
                <w:tcPr>
                  <w:tcW w:w="2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2D8DD0E9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rPr>
                      <w:rFonts w:ascii="Arial" w:hAnsi="Arial" w:cs="Arial"/>
                      <w:b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4943876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546DB16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7A4FBB1F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5FCA9630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79F08813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BA13C89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Остала</w:t>
                  </w:r>
                  <w:proofErr w:type="spellEnd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средства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39C2286" w14:textId="16361308" w:rsidR="00B82238" w:rsidRPr="008B2534" w:rsidRDefault="00F26448" w:rsidP="00F26448">
                  <w:pPr>
                    <w:widowControl w:val="0"/>
                    <w:autoSpaceDE w:val="0"/>
                    <w:autoSpaceDN w:val="0"/>
                    <w:ind w:right="113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sr-Cyrl-BA"/>
                    </w:rPr>
                    <w:t xml:space="preserve"> </w:t>
                  </w:r>
                  <w:r w:rsidR="00094452"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50.000,00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67E51E7B" w14:textId="5220A5B2" w:rsidR="00B82238" w:rsidRPr="008B2534" w:rsidRDefault="00094452" w:rsidP="00094452">
                  <w:pPr>
                    <w:widowControl w:val="0"/>
                    <w:autoSpaceDE w:val="0"/>
                    <w:autoSpaceDN w:val="0"/>
                    <w:ind w:right="113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>100.000,</w:t>
                  </w:r>
                  <w:r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0</w:t>
                  </w: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>0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5BCF508A" w14:textId="04866516" w:rsidR="00B82238" w:rsidRPr="008B2534" w:rsidRDefault="00094452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5</w:t>
                  </w: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>0.000,00</w:t>
                  </w:r>
                </w:p>
              </w:tc>
            </w:tr>
            <w:tr w:rsidR="00B82238" w:rsidRPr="00303120" w14:paraId="7EE59C30" w14:textId="77777777" w:rsidTr="004E55E2">
              <w:trPr>
                <w:trHeight w:val="404"/>
                <w:jc w:val="center"/>
              </w:trPr>
              <w:tc>
                <w:tcPr>
                  <w:tcW w:w="2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45B2CC72" w14:textId="77777777" w:rsidR="00B82238" w:rsidRPr="00303120" w:rsidRDefault="00B82238" w:rsidP="0079502A">
                  <w:pPr>
                    <w:widowControl w:val="0"/>
                    <w:autoSpaceDE w:val="0"/>
                    <w:autoSpaceDN w:val="0"/>
                    <w:spacing w:before="3" w:line="256" w:lineRule="auto"/>
                    <w:ind w:left="107"/>
                    <w:rPr>
                      <w:rFonts w:ascii="Arial" w:hAnsi="Arial" w:cs="Arial"/>
                      <w:b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4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775A1045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1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51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552F259F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67" w:line="252" w:lineRule="auto"/>
                    <w:ind w:left="108" w:right="154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0CC316A9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before="1" w:line="252" w:lineRule="auto"/>
                    <w:ind w:left="110" w:right="19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33491954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7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075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14:paraId="165D6D61" w14:textId="77777777" w:rsidR="00B82238" w:rsidRPr="008B2534" w:rsidRDefault="00B82238" w:rsidP="0079502A">
                  <w:pPr>
                    <w:widowControl w:val="0"/>
                    <w:autoSpaceDE w:val="0"/>
                    <w:autoSpaceDN w:val="0"/>
                    <w:spacing w:line="268" w:lineRule="exact"/>
                    <w:ind w:left="108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1939EF1E" w14:textId="77777777" w:rsidR="00B82238" w:rsidRPr="008B2534" w:rsidRDefault="00B82238" w:rsidP="004E55E2">
                  <w:pPr>
                    <w:widowControl w:val="0"/>
                    <w:autoSpaceDE w:val="0"/>
                    <w:autoSpaceDN w:val="0"/>
                    <w:spacing w:before="1"/>
                    <w:ind w:left="108"/>
                    <w:rPr>
                      <w:rFonts w:ascii="Arial" w:hAnsi="Arial" w:cs="Arial"/>
                      <w:b w:val="0"/>
                      <w:bCs w:val="0"/>
                      <w:iCs/>
                      <w:spacing w:val="-2"/>
                      <w:sz w:val="16"/>
                      <w:szCs w:val="16"/>
                    </w:rPr>
                  </w:pPr>
                  <w:proofErr w:type="spellStart"/>
                  <w:r w:rsidRPr="008B2534">
                    <w:rPr>
                      <w:rFonts w:ascii="Arial" w:hAnsi="Arial" w:cs="Arial"/>
                      <w:b w:val="0"/>
                      <w:bCs w:val="0"/>
                      <w:spacing w:val="-2"/>
                      <w:sz w:val="16"/>
                      <w:szCs w:val="16"/>
                    </w:rPr>
                    <w:t>Укупно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5E97134F" w14:textId="343EF39D" w:rsidR="00B82238" w:rsidRPr="008B2534" w:rsidRDefault="00B82238" w:rsidP="004E55E2">
                  <w:pPr>
                    <w:widowControl w:val="0"/>
                    <w:autoSpaceDE w:val="0"/>
                    <w:autoSpaceDN w:val="0"/>
                    <w:ind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50.000,00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64CCAD7E" w14:textId="4250147C" w:rsidR="00B82238" w:rsidRPr="008B2534" w:rsidRDefault="00FD68E5" w:rsidP="004E55E2">
                  <w:pPr>
                    <w:widowControl w:val="0"/>
                    <w:autoSpaceDE w:val="0"/>
                    <w:autoSpaceDN w:val="0"/>
                    <w:ind w:right="113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  <w:lang w:val="bs-Cyrl-BA"/>
                    </w:rPr>
                  </w:pP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 xml:space="preserve"> </w:t>
                  </w:r>
                  <w:r w:rsidR="00B82238"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1B2894EA" w14:textId="403B32A5" w:rsidR="00B82238" w:rsidRPr="008B2534" w:rsidRDefault="00094452" w:rsidP="004E55E2">
                  <w:pPr>
                    <w:widowControl w:val="0"/>
                    <w:autoSpaceDE w:val="0"/>
                    <w:autoSpaceDN w:val="0"/>
                    <w:ind w:left="113" w:right="113"/>
                    <w:jc w:val="right"/>
                    <w:rPr>
                      <w:rFonts w:ascii="Arial" w:hAnsi="Arial" w:cs="Arial"/>
                      <w:b w:val="0"/>
                      <w:bCs w:val="0"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5</w:t>
                  </w:r>
                  <w:r w:rsidRPr="008B253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  <w:lang w:val="bs-Cyrl-BA"/>
                    </w:rPr>
                    <w:t>0.000,00</w:t>
                  </w:r>
                </w:p>
              </w:tc>
            </w:tr>
          </w:tbl>
          <w:p w14:paraId="49A5CCB5" w14:textId="7FD2FD30" w:rsidR="00B82238" w:rsidRPr="00303120" w:rsidRDefault="00B82238" w:rsidP="0079502A">
            <w:pPr>
              <w:widowControl w:val="0"/>
              <w:autoSpaceDE w:val="0"/>
              <w:autoSpaceDN w:val="0"/>
              <w:spacing w:before="1"/>
              <w:ind w:left="11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14:paraId="6E50DA32" w14:textId="77777777" w:rsidR="00B82238" w:rsidRPr="00303120" w:rsidRDefault="00B82238" w:rsidP="00B82238">
      <w:pPr>
        <w:rPr>
          <w:rFonts w:ascii="Arial" w:hAnsi="Arial" w:cs="Arial"/>
          <w:sz w:val="16"/>
          <w:szCs w:val="16"/>
        </w:rPr>
      </w:pPr>
    </w:p>
    <w:p w14:paraId="1F64A42E" w14:textId="7BBBD02F" w:rsidR="00B82238" w:rsidRPr="00B82238" w:rsidRDefault="000C1B1C" w:rsidP="00B82238">
      <w:pPr>
        <w:tabs>
          <w:tab w:val="left" w:pos="2790"/>
        </w:tabs>
        <w:rPr>
          <w:lang w:val="sr-Cyrl-B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725F30" wp14:editId="4C5AE184">
                <wp:simplePos x="0" y="0"/>
                <wp:positionH relativeFrom="column">
                  <wp:posOffset>6308090</wp:posOffset>
                </wp:positionH>
                <wp:positionV relativeFrom="paragraph">
                  <wp:posOffset>987425</wp:posOffset>
                </wp:positionV>
                <wp:extent cx="1908810" cy="590550"/>
                <wp:effectExtent l="8255" t="5715" r="6985" b="13335"/>
                <wp:wrapSquare wrapText="bothSides"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881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DFDA8" w14:textId="7D8A5557" w:rsidR="00184438" w:rsidRPr="00184438" w:rsidRDefault="00184438" w:rsidP="001844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  <w:t>ГРАДОНАЧЕЛНИК</w:t>
                            </w:r>
                          </w:p>
                          <w:p w14:paraId="7888D0C6" w14:textId="3DD342A5" w:rsidR="00184438" w:rsidRPr="00184438" w:rsidRDefault="00184438" w:rsidP="001844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  <w:t>Зоран Аџић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25F30" id="Text Box 9" o:spid="_x0000_s1027" type="#_x0000_t202" style="position:absolute;margin-left:496.7pt;margin-top:77.75pt;width:150.3pt;height:4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" strokecolor="white [3212]">
                <v:textbox>
                  <w:txbxContent>
                    <w:p w14:paraId="0BCDFDA8" w14:textId="7D8A5557" w:rsidR="00184438" w:rsidRPr="00184438" w:rsidRDefault="00184438" w:rsidP="001844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  <w:t>ГРАДОНАЧЕЛНИК</w:t>
                      </w:r>
                    </w:p>
                    <w:p w14:paraId="7888D0C6" w14:textId="3DD342A5" w:rsidR="00184438" w:rsidRPr="00184438" w:rsidRDefault="00184438" w:rsidP="001844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  <w:t>Зоран Аџић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725F30" wp14:editId="525291E7">
                <wp:simplePos x="0" y="0"/>
                <wp:positionH relativeFrom="column">
                  <wp:posOffset>707390</wp:posOffset>
                </wp:positionH>
                <wp:positionV relativeFrom="paragraph">
                  <wp:posOffset>993140</wp:posOffset>
                </wp:positionV>
                <wp:extent cx="1908810" cy="590550"/>
                <wp:effectExtent l="8255" t="6350" r="6985" b="12700"/>
                <wp:wrapSquare wrapText="bothSides"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881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10400" w14:textId="745E5EC6" w:rsidR="00184438" w:rsidRPr="00184438" w:rsidRDefault="00184438" w:rsidP="001844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  <w:t>НАЧЕЛНИК ОДЈЕЉЕЊА</w:t>
                            </w:r>
                          </w:p>
                          <w:p w14:paraId="3CA37C25" w14:textId="3035F5F4" w:rsidR="00184438" w:rsidRPr="00184438" w:rsidRDefault="00184438" w:rsidP="001844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</w:pPr>
                            <w:r w:rsidRPr="000C1B1C"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  <w:t>Дарко Врховац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25F30" id="Text Box 7" o:spid="_x0000_s1028" type="#_x0000_t202" style="position:absolute;margin-left:55.7pt;margin-top:78.2pt;width:150.3pt;height:4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" strokecolor="white [3212]">
                <v:textbox>
                  <w:txbxContent>
                    <w:p w14:paraId="7B210400" w14:textId="745E5EC6" w:rsidR="00184438" w:rsidRPr="00184438" w:rsidRDefault="00184438" w:rsidP="001844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  <w:t>НАЧЕЛНИК ОДЈЕЉЕЊА</w:t>
                      </w:r>
                    </w:p>
                    <w:p w14:paraId="3CA37C25" w14:textId="3035F5F4" w:rsidR="00184438" w:rsidRPr="00184438" w:rsidRDefault="00184438" w:rsidP="001844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</w:pPr>
                      <w:r w:rsidRPr="000C1B1C"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  <w:t>Дарко Врховац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7EE6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C725F30" wp14:editId="7D9F230F">
                <wp:simplePos x="0" y="0"/>
                <wp:positionH relativeFrom="column">
                  <wp:posOffset>6489065</wp:posOffset>
                </wp:positionH>
                <wp:positionV relativeFrom="paragraph">
                  <wp:posOffset>407035</wp:posOffset>
                </wp:positionV>
                <wp:extent cx="1565910" cy="266700"/>
                <wp:effectExtent l="8255" t="6350" r="6985" b="12700"/>
                <wp:wrapSquare wrapText="bothSides"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91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25D23" w14:textId="5D90B985" w:rsidR="00184438" w:rsidRPr="00184438" w:rsidRDefault="00184438" w:rsidP="00184438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  <w:t>ПРЕДЛАГАЧ: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25F30" id="Text Box 8" o:spid="_x0000_s1029" type="#_x0000_t202" style="position:absolute;margin-left:510.95pt;margin-top:32.05pt;width:123.3pt;height:2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" strokecolor="white [3212]">
                <v:textbox>
                  <w:txbxContent>
                    <w:p w14:paraId="5BB25D23" w14:textId="5D90B985" w:rsidR="00184438" w:rsidRPr="00184438" w:rsidRDefault="00184438" w:rsidP="00184438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  <w:t>ПРЕДЛАГАЧ: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7EE6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C725F30" wp14:editId="6867E46E">
                <wp:simplePos x="0" y="0"/>
                <wp:positionH relativeFrom="column">
                  <wp:posOffset>232410</wp:posOffset>
                </wp:positionH>
                <wp:positionV relativeFrom="paragraph">
                  <wp:posOffset>320675</wp:posOffset>
                </wp:positionV>
                <wp:extent cx="3499485" cy="422275"/>
                <wp:effectExtent l="13335" t="12065" r="11430" b="13335"/>
                <wp:wrapSquare wrapText="bothSides"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9485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F7E9F" w14:textId="0E296C4F" w:rsidR="00184438" w:rsidRPr="00184438" w:rsidRDefault="0018443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</w:pPr>
                            <w:r w:rsidRPr="0018443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bs-Cyrl-BA"/>
                              </w:rPr>
                              <w:t>ОБРАЂИВАЧ:</w:t>
                            </w:r>
                          </w:p>
                          <w:p w14:paraId="662CD229" w14:textId="6C3A4030" w:rsidR="00184438" w:rsidRPr="00184438" w:rsidRDefault="00184438">
                            <w:pPr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</w:pPr>
                            <w:r w:rsidRPr="00184438">
                              <w:rPr>
                                <w:rFonts w:ascii="Arial" w:hAnsi="Arial" w:cs="Arial"/>
                                <w:b w:val="0"/>
                                <w:bCs w:val="0"/>
                                <w:sz w:val="22"/>
                                <w:szCs w:val="22"/>
                                <w:lang w:val="bs-Cyrl-BA"/>
                              </w:rPr>
                              <w:t>Одјељење за развој и међународне пројекте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725F30" id="Text Box 6" o:spid="_x0000_s1030" type="#_x0000_t202" style="position:absolute;margin-left:18.3pt;margin-top:25.25pt;width:275.55pt;height:33.2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" strokecolor="white [3212]">
                <v:textbox style="mso-fit-shape-to-text:t">
                  <w:txbxContent>
                    <w:p w14:paraId="066F7E9F" w14:textId="0E296C4F" w:rsidR="00184438" w:rsidRPr="00184438" w:rsidRDefault="0018443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</w:pPr>
                      <w:r w:rsidRPr="00184438">
                        <w:rPr>
                          <w:rFonts w:ascii="Arial" w:hAnsi="Arial" w:cs="Arial"/>
                          <w:sz w:val="22"/>
                          <w:szCs w:val="22"/>
                          <w:lang w:val="bs-Cyrl-BA"/>
                        </w:rPr>
                        <w:t>ОБРАЂИВАЧ:</w:t>
                      </w:r>
                    </w:p>
                    <w:p w14:paraId="662CD229" w14:textId="6C3A4030" w:rsidR="00184438" w:rsidRPr="00184438" w:rsidRDefault="00184438">
                      <w:pPr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</w:pPr>
                      <w:r w:rsidRPr="00184438">
                        <w:rPr>
                          <w:rFonts w:ascii="Arial" w:hAnsi="Arial" w:cs="Arial"/>
                          <w:b w:val="0"/>
                          <w:bCs w:val="0"/>
                          <w:sz w:val="22"/>
                          <w:szCs w:val="22"/>
                          <w:lang w:val="bs-Cyrl-BA"/>
                        </w:rPr>
                        <w:t>Одјељење за развој и међународне пројекте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82238" w:rsidRPr="00B82238" w:rsidSect="00B82238">
      <w:pgSz w:w="16839" w:h="11907" w:orient="landscape" w:code="9"/>
      <w:pgMar w:top="1418" w:right="1134" w:bottom="1418" w:left="113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DCFC" w14:textId="77777777" w:rsidR="00F94A65" w:rsidRDefault="00F94A65" w:rsidP="00F76077">
      <w:r>
        <w:separator/>
      </w:r>
    </w:p>
  </w:endnote>
  <w:endnote w:type="continuationSeparator" w:id="0">
    <w:p w14:paraId="3448E61F" w14:textId="77777777" w:rsidR="00F94A65" w:rsidRDefault="00F94A65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charset w:val="00"/>
    <w:family w:val="roman"/>
    <w:pitch w:val="variable"/>
    <w:sig w:usb0="00000001" w:usb1="00000001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53BD" w14:textId="6BDD37F2" w:rsidR="00F76077" w:rsidRPr="0009466A" w:rsidRDefault="00C17EE6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6352B1" wp14:editId="6D0820BF">
              <wp:simplePos x="0" y="0"/>
              <wp:positionH relativeFrom="column">
                <wp:posOffset>-26035</wp:posOffset>
              </wp:positionH>
              <wp:positionV relativeFrom="paragraph">
                <wp:posOffset>-66675</wp:posOffset>
              </wp:positionV>
              <wp:extent cx="6383655" cy="0"/>
              <wp:effectExtent l="7620" t="5715" r="9525" b="13335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F301E9"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-5.25pt" to="500.6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strokeweight=".5pt"/>
          </w:pict>
        </mc:Fallback>
      </mc:AlternateContent>
    </w:r>
    <w:r w:rsidR="00F46F2E" w:rsidRPr="0009466A">
      <w:rPr>
        <w:b w:val="0"/>
        <w:i/>
        <w:sz w:val="18"/>
        <w:szCs w:val="18"/>
        <w:lang w:val="sr-Cyrl-BA"/>
      </w:rPr>
      <w:fldChar w:fldCharType="begin"/>
    </w:r>
    <w:r w:rsidR="0009466A" w:rsidRPr="0009466A">
      <w:rPr>
        <w:b w:val="0"/>
        <w:i/>
        <w:sz w:val="18"/>
        <w:szCs w:val="18"/>
        <w:lang w:val="sr-Cyrl-BA"/>
      </w:rPr>
      <w:instrText xml:space="preserve"> PAGE   \* MERGEFORMAT </w:instrText>
    </w:r>
    <w:r w:rsidR="00F46F2E" w:rsidRPr="0009466A">
      <w:rPr>
        <w:b w:val="0"/>
        <w:i/>
        <w:sz w:val="18"/>
        <w:szCs w:val="18"/>
        <w:lang w:val="sr-Cyrl-BA"/>
      </w:rPr>
      <w:fldChar w:fldCharType="separate"/>
    </w:r>
    <w:r w:rsidR="00FB6E57">
      <w:rPr>
        <w:b w:val="0"/>
        <w:i/>
        <w:noProof/>
        <w:sz w:val="18"/>
        <w:szCs w:val="18"/>
        <w:lang w:val="sr-Cyrl-BA"/>
      </w:rPr>
      <w:t>2</w:t>
    </w:r>
    <w:r w:rsidR="00F46F2E" w:rsidRPr="0009466A">
      <w:rPr>
        <w:b w:val="0"/>
        <w:i/>
        <w:sz w:val="18"/>
        <w:szCs w:val="18"/>
        <w:lang w:val="sr-Cyrl-BA"/>
      </w:rPr>
      <w:fldChar w:fldCharType="end"/>
    </w:r>
    <w:r w:rsidR="0009466A" w:rsidRPr="00757ADF">
      <w:rPr>
        <w:b w:val="0"/>
        <w:i/>
        <w:sz w:val="18"/>
        <w:szCs w:val="18"/>
        <w:lang w:val="sr-Cyrl-BA"/>
      </w:rPr>
      <w:t>/</w:t>
    </w:r>
    <w:r w:rsidR="00F94A65">
      <w:fldChar w:fldCharType="begin"/>
    </w:r>
    <w:r w:rsidR="00F94A65">
      <w:instrText xml:space="preserve"> NUMPAGES   \* MERGEFORMAT </w:instrText>
    </w:r>
    <w:r w:rsidR="00F94A65">
      <w:fldChar w:fldCharType="separate"/>
    </w:r>
    <w:r w:rsidR="00A1740C" w:rsidRPr="00A1740C">
      <w:rPr>
        <w:b w:val="0"/>
        <w:i/>
        <w:noProof/>
        <w:sz w:val="18"/>
        <w:szCs w:val="18"/>
        <w:lang w:val="sr-Cyrl-BA"/>
      </w:rPr>
      <w:t>1</w:t>
    </w:r>
    <w:r w:rsidR="00F94A65">
      <w:rPr>
        <w:b w:val="0"/>
        <w:i/>
        <w:noProof/>
        <w:sz w:val="18"/>
        <w:szCs w:val="18"/>
        <w:lang w:val="sr-Cyrl-B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E5AAE" w14:textId="21C2F197" w:rsidR="00F76077" w:rsidRPr="0009466A" w:rsidRDefault="00C17EE6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968AA44" wp14:editId="0545D282">
              <wp:simplePos x="0" y="0"/>
              <wp:positionH relativeFrom="column">
                <wp:posOffset>-368300</wp:posOffset>
              </wp:positionH>
              <wp:positionV relativeFrom="paragraph">
                <wp:posOffset>-109220</wp:posOffset>
              </wp:positionV>
              <wp:extent cx="6398260" cy="0"/>
              <wp:effectExtent l="8255" t="10795" r="13335" b="825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2E1EAF1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-8.6pt" to="474.8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strokeweight=".5pt"/>
          </w:pict>
        </mc:Fallback>
      </mc:AlternateContent>
    </w:r>
    <w:r w:rsidR="00F76077" w:rsidRPr="00757ADF">
      <w:rPr>
        <w:b w:val="0"/>
        <w:i/>
        <w:sz w:val="18"/>
        <w:szCs w:val="18"/>
        <w:lang w:val="sr-Cyrl-B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477B9" w14:textId="77777777" w:rsidR="00F94A65" w:rsidRDefault="00F94A65" w:rsidP="00F76077">
      <w:r>
        <w:separator/>
      </w:r>
    </w:p>
  </w:footnote>
  <w:footnote w:type="continuationSeparator" w:id="0">
    <w:p w14:paraId="43B88CEB" w14:textId="77777777" w:rsidR="00F94A65" w:rsidRDefault="00F94A65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71F6" w14:textId="44B25B26" w:rsidR="00FB1893" w:rsidRDefault="00C17EE6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68421D" wp14:editId="2DA59783">
              <wp:simplePos x="0" y="0"/>
              <wp:positionH relativeFrom="column">
                <wp:posOffset>1165860</wp:posOffset>
              </wp:positionH>
              <wp:positionV relativeFrom="paragraph">
                <wp:posOffset>559435</wp:posOffset>
              </wp:positionV>
              <wp:extent cx="4864100" cy="0"/>
              <wp:effectExtent l="8890" t="9525" r="13335" b="9525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E4C75BC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44.05pt" to="474.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BD4F72" wp14:editId="1D4C356B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1905" t="3175" r="3810" b="3175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8ADE6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Улица Видовданска 1а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78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>4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00 Градишка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t>Република Српска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Latn-BA"/>
                            </w:rPr>
                            <w:t xml:space="preserve">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Тел.: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 ++ 387 51 810-353,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>Факс.: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++387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E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-mail: gradonacelnik@grad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gradiska.com,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  <w:t xml:space="preserve">Веб сајт: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www.</w:t>
                          </w:r>
                          <w:r w:rsidR="00E06595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gradiska.com</w:t>
                          </w:r>
                        </w:p>
                        <w:p w14:paraId="5814171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D4F7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0F58ADE6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Улица Видовданска 1а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78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>4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00 Градишка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t>Република Српска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Latn-BA"/>
                      </w:rPr>
                      <w:t xml:space="preserve">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Тел.: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 ++ 387 51 810-353,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>Факс.: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 ++387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E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-mail: gradonacelnik@grad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 xml:space="preserve">gradiska.com,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  <w:t xml:space="preserve">Веб сајт: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www.</w:t>
                    </w:r>
                    <w:r w:rsidR="00E06595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Latn-CS"/>
                      </w:rPr>
                      <w:t>gradiska.com</w:t>
                    </w:r>
                  </w:p>
                  <w:p w14:paraId="5814171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E830C2">
      <w:rPr>
        <w:noProof/>
      </w:rPr>
      <w:drawing>
        <wp:anchor distT="0" distB="0" distL="114300" distR="114300" simplePos="0" relativeHeight="251657216" behindDoc="0" locked="0" layoutInCell="1" allowOverlap="1" wp14:anchorId="569D7419" wp14:editId="717BB8F3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19050" t="0" r="9525" b="0"/>
          <wp:wrapNone/>
          <wp:docPr id="6" name="Picture 43" descr="color2_grb_kalend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2733944" wp14:editId="7CBB297A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190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AAF62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РЕПУБЛИКА СРПСКА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2A072343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="00FB1893"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14:paraId="6EE080F4" w14:textId="1808DBCE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ГРАДОНАЧЕ</w:t>
                          </w:r>
                          <w:r w:rsidR="00B82238">
                            <w:rPr>
                              <w:rFonts w:ascii="Arial" w:hAnsi="Arial" w:cs="Arial"/>
                              <w:sz w:val="22"/>
                              <w:szCs w:val="22"/>
                              <w:lang w:val="bs-Cyrl-BA"/>
                            </w:rPr>
                            <w:t>ЛН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733944" id="Text Box 4" o:spid="_x0000_s1032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585AAF62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РЕПУБЛИКА СРПСКА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14:paraId="2A072343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="00FB1893"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14:paraId="6EE080F4" w14:textId="1808DBCE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ГРАДОНАЧЕ</w:t>
                    </w:r>
                    <w:r w:rsidR="00B82238">
                      <w:rPr>
                        <w:rFonts w:ascii="Arial" w:hAnsi="Arial" w:cs="Arial"/>
                        <w:sz w:val="22"/>
                        <w:szCs w:val="22"/>
                        <w:lang w:val="bs-Cyrl-BA"/>
                      </w:rPr>
                      <w:t>ЛН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3F48"/>
    <w:multiLevelType w:val="hybridMultilevel"/>
    <w:tmpl w:val="35A8C70E"/>
    <w:lvl w:ilvl="0" w:tplc="19E82FC6">
      <w:start w:val="1"/>
      <w:numFmt w:val="decimal"/>
      <w:pStyle w:val="Heading4"/>
      <w:lvlText w:val="3.3.2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77C6E"/>
    <w:multiLevelType w:val="hybridMultilevel"/>
    <w:tmpl w:val="C45CAE8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277A2CC0"/>
    <w:multiLevelType w:val="multilevel"/>
    <w:tmpl w:val="DC48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pStyle w:val="Style1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A65A49"/>
    <w:multiLevelType w:val="hybridMultilevel"/>
    <w:tmpl w:val="E84A1E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B48DD"/>
    <w:multiLevelType w:val="multilevel"/>
    <w:tmpl w:val="264A54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3.3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8EB022A"/>
    <w:multiLevelType w:val="multilevel"/>
    <w:tmpl w:val="65C0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6C9"/>
    <w:rsid w:val="00020F56"/>
    <w:rsid w:val="00022A21"/>
    <w:rsid w:val="000246C9"/>
    <w:rsid w:val="0002778B"/>
    <w:rsid w:val="000552DC"/>
    <w:rsid w:val="00064C1B"/>
    <w:rsid w:val="0006768B"/>
    <w:rsid w:val="000807A9"/>
    <w:rsid w:val="00094452"/>
    <w:rsid w:val="0009466A"/>
    <w:rsid w:val="000968E4"/>
    <w:rsid w:val="000C1B1C"/>
    <w:rsid w:val="000D6172"/>
    <w:rsid w:val="000F592C"/>
    <w:rsid w:val="000F7C16"/>
    <w:rsid w:val="00141CFE"/>
    <w:rsid w:val="00151E8B"/>
    <w:rsid w:val="00157D91"/>
    <w:rsid w:val="00173C12"/>
    <w:rsid w:val="00184438"/>
    <w:rsid w:val="00191861"/>
    <w:rsid w:val="001931FE"/>
    <w:rsid w:val="001A09E6"/>
    <w:rsid w:val="001A704C"/>
    <w:rsid w:val="001B6D4E"/>
    <w:rsid w:val="001D3227"/>
    <w:rsid w:val="001E15BF"/>
    <w:rsid w:val="001E1743"/>
    <w:rsid w:val="001F21F6"/>
    <w:rsid w:val="0021586D"/>
    <w:rsid w:val="0021594D"/>
    <w:rsid w:val="00225E7F"/>
    <w:rsid w:val="002744E0"/>
    <w:rsid w:val="00275CE2"/>
    <w:rsid w:val="00283AD9"/>
    <w:rsid w:val="00287C0F"/>
    <w:rsid w:val="00292CC7"/>
    <w:rsid w:val="00297C2B"/>
    <w:rsid w:val="002A5A46"/>
    <w:rsid w:val="002A5BDC"/>
    <w:rsid w:val="002B12CD"/>
    <w:rsid w:val="002E129E"/>
    <w:rsid w:val="002F3C78"/>
    <w:rsid w:val="00303120"/>
    <w:rsid w:val="00310EF3"/>
    <w:rsid w:val="00312809"/>
    <w:rsid w:val="00327FB6"/>
    <w:rsid w:val="00330104"/>
    <w:rsid w:val="003360C1"/>
    <w:rsid w:val="003B0092"/>
    <w:rsid w:val="003B0E7E"/>
    <w:rsid w:val="003B391B"/>
    <w:rsid w:val="003D3BEB"/>
    <w:rsid w:val="003E46C6"/>
    <w:rsid w:val="0040269A"/>
    <w:rsid w:val="00411780"/>
    <w:rsid w:val="00414BE3"/>
    <w:rsid w:val="004262F0"/>
    <w:rsid w:val="00426674"/>
    <w:rsid w:val="00443314"/>
    <w:rsid w:val="004729E8"/>
    <w:rsid w:val="00472A22"/>
    <w:rsid w:val="0047681C"/>
    <w:rsid w:val="00483939"/>
    <w:rsid w:val="004A340F"/>
    <w:rsid w:val="004E55E2"/>
    <w:rsid w:val="004F29E1"/>
    <w:rsid w:val="00500359"/>
    <w:rsid w:val="00511E74"/>
    <w:rsid w:val="005127C7"/>
    <w:rsid w:val="00517E2C"/>
    <w:rsid w:val="00521F22"/>
    <w:rsid w:val="00530891"/>
    <w:rsid w:val="00532D60"/>
    <w:rsid w:val="00576F38"/>
    <w:rsid w:val="0058273F"/>
    <w:rsid w:val="005B0858"/>
    <w:rsid w:val="005C2961"/>
    <w:rsid w:val="005C3AB5"/>
    <w:rsid w:val="005C4CD7"/>
    <w:rsid w:val="005C76E4"/>
    <w:rsid w:val="005D6C77"/>
    <w:rsid w:val="006157AA"/>
    <w:rsid w:val="00616A70"/>
    <w:rsid w:val="006314F2"/>
    <w:rsid w:val="00664FAB"/>
    <w:rsid w:val="006706A0"/>
    <w:rsid w:val="006858F9"/>
    <w:rsid w:val="00695ED0"/>
    <w:rsid w:val="006A215B"/>
    <w:rsid w:val="006A48D1"/>
    <w:rsid w:val="006B2AA9"/>
    <w:rsid w:val="006E64D2"/>
    <w:rsid w:val="00704DE8"/>
    <w:rsid w:val="00712E79"/>
    <w:rsid w:val="00713B31"/>
    <w:rsid w:val="00757ADF"/>
    <w:rsid w:val="007A4C70"/>
    <w:rsid w:val="007D0D28"/>
    <w:rsid w:val="007E6B85"/>
    <w:rsid w:val="008052B5"/>
    <w:rsid w:val="008158A7"/>
    <w:rsid w:val="0083172B"/>
    <w:rsid w:val="008554CE"/>
    <w:rsid w:val="0088725E"/>
    <w:rsid w:val="00891D7C"/>
    <w:rsid w:val="008A1BD6"/>
    <w:rsid w:val="008B248F"/>
    <w:rsid w:val="008B2534"/>
    <w:rsid w:val="008B5355"/>
    <w:rsid w:val="008D2CAF"/>
    <w:rsid w:val="008D70E4"/>
    <w:rsid w:val="008E4151"/>
    <w:rsid w:val="008E70BA"/>
    <w:rsid w:val="00906EC4"/>
    <w:rsid w:val="00932A57"/>
    <w:rsid w:val="00946FC4"/>
    <w:rsid w:val="00950A04"/>
    <w:rsid w:val="0097338C"/>
    <w:rsid w:val="00981B08"/>
    <w:rsid w:val="009944B2"/>
    <w:rsid w:val="009B0776"/>
    <w:rsid w:val="009B7DC9"/>
    <w:rsid w:val="009C7068"/>
    <w:rsid w:val="009C73F9"/>
    <w:rsid w:val="009C7BE1"/>
    <w:rsid w:val="009D3874"/>
    <w:rsid w:val="00A01A41"/>
    <w:rsid w:val="00A0413D"/>
    <w:rsid w:val="00A10215"/>
    <w:rsid w:val="00A1740C"/>
    <w:rsid w:val="00A5430D"/>
    <w:rsid w:val="00A62066"/>
    <w:rsid w:val="00A928AA"/>
    <w:rsid w:val="00AE17FF"/>
    <w:rsid w:val="00B05839"/>
    <w:rsid w:val="00B30397"/>
    <w:rsid w:val="00B32758"/>
    <w:rsid w:val="00B40C56"/>
    <w:rsid w:val="00B42AAD"/>
    <w:rsid w:val="00B61B03"/>
    <w:rsid w:val="00B67C68"/>
    <w:rsid w:val="00B82238"/>
    <w:rsid w:val="00BC0DE2"/>
    <w:rsid w:val="00BC2D65"/>
    <w:rsid w:val="00C17EE6"/>
    <w:rsid w:val="00C27299"/>
    <w:rsid w:val="00C37265"/>
    <w:rsid w:val="00C533C7"/>
    <w:rsid w:val="00C56B3E"/>
    <w:rsid w:val="00C62B8F"/>
    <w:rsid w:val="00C817A8"/>
    <w:rsid w:val="00C92A22"/>
    <w:rsid w:val="00C94020"/>
    <w:rsid w:val="00C95699"/>
    <w:rsid w:val="00CA2801"/>
    <w:rsid w:val="00CB5F55"/>
    <w:rsid w:val="00CC0D93"/>
    <w:rsid w:val="00CE1456"/>
    <w:rsid w:val="00CE233C"/>
    <w:rsid w:val="00CF1895"/>
    <w:rsid w:val="00D552B3"/>
    <w:rsid w:val="00D87AFE"/>
    <w:rsid w:val="00D904C6"/>
    <w:rsid w:val="00D90716"/>
    <w:rsid w:val="00D9221C"/>
    <w:rsid w:val="00DA1002"/>
    <w:rsid w:val="00DA7521"/>
    <w:rsid w:val="00E03684"/>
    <w:rsid w:val="00E05BAE"/>
    <w:rsid w:val="00E06595"/>
    <w:rsid w:val="00E2534B"/>
    <w:rsid w:val="00E3289F"/>
    <w:rsid w:val="00E37915"/>
    <w:rsid w:val="00E55779"/>
    <w:rsid w:val="00E830C2"/>
    <w:rsid w:val="00EA1E0C"/>
    <w:rsid w:val="00EE030C"/>
    <w:rsid w:val="00EE0B06"/>
    <w:rsid w:val="00EE570A"/>
    <w:rsid w:val="00F149EE"/>
    <w:rsid w:val="00F25644"/>
    <w:rsid w:val="00F26448"/>
    <w:rsid w:val="00F363F1"/>
    <w:rsid w:val="00F46F2E"/>
    <w:rsid w:val="00F60057"/>
    <w:rsid w:val="00F76077"/>
    <w:rsid w:val="00F80F01"/>
    <w:rsid w:val="00F908B7"/>
    <w:rsid w:val="00F94A65"/>
    <w:rsid w:val="00F94BA7"/>
    <w:rsid w:val="00FA3867"/>
    <w:rsid w:val="00FA5F5F"/>
    <w:rsid w:val="00FB1893"/>
    <w:rsid w:val="00FB24CC"/>
    <w:rsid w:val="00FB5334"/>
    <w:rsid w:val="00FB6E57"/>
    <w:rsid w:val="00FC5B1B"/>
    <w:rsid w:val="00FD03EB"/>
    <w:rsid w:val="00FD68E5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C0E1B"/>
  <w15:docId w15:val="{DE3D77E5-F4EA-44C4-9076-58F69482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223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40"/>
      <w:szCs w:val="40"/>
      <w:lang w:val="bs-Latn-B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223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bs-Latn-B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223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kern w:val="0"/>
      <w:sz w:val="28"/>
      <w:szCs w:val="28"/>
      <w:lang w:val="bs-Latn-BA"/>
    </w:rPr>
  </w:style>
  <w:style w:type="paragraph" w:styleId="Heading40">
    <w:name w:val="heading 4"/>
    <w:basedOn w:val="Normal"/>
    <w:next w:val="Normal"/>
    <w:link w:val="Heading4Char"/>
    <w:uiPriority w:val="9"/>
    <w:unhideWhenUsed/>
    <w:qFormat/>
    <w:rsid w:val="00B8223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bCs w:val="0"/>
      <w:i/>
      <w:iCs/>
      <w:color w:val="365F91" w:themeColor="accent1" w:themeShade="BF"/>
      <w:kern w:val="0"/>
      <w:sz w:val="22"/>
      <w:szCs w:val="22"/>
      <w:lang w:val="bs-Latn-B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23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bCs w:val="0"/>
      <w:color w:val="365F91" w:themeColor="accent1" w:themeShade="BF"/>
      <w:kern w:val="0"/>
      <w:sz w:val="22"/>
      <w:szCs w:val="22"/>
      <w:lang w:val="bs-Latn-B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23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kern w:val="0"/>
      <w:sz w:val="22"/>
      <w:szCs w:val="22"/>
      <w:lang w:val="bs-Latn-B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23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kern w:val="0"/>
      <w:sz w:val="22"/>
      <w:szCs w:val="22"/>
      <w:lang w:val="bs-Latn-B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23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kern w:val="0"/>
      <w:sz w:val="22"/>
      <w:szCs w:val="22"/>
      <w:lang w:val="bs-Latn-B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23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b w:val="0"/>
      <w:bCs w:val="0"/>
      <w:color w:val="272727" w:themeColor="text1" w:themeTint="D8"/>
      <w:kern w:val="0"/>
      <w:sz w:val="22"/>
      <w:szCs w:val="22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uiPriority w:val="20"/>
    <w:qFormat/>
    <w:rsid w:val="00F76077"/>
    <w:rPr>
      <w:i/>
      <w:iCs/>
    </w:rPr>
  </w:style>
  <w:style w:type="paragraph" w:styleId="ListParagraph">
    <w:name w:val="List Paragraph"/>
    <w:aliases w:val="Graph &amp; Table tite,En tête 1,Paragrafo elenco1,List (Mannvit),Left Bullet L1,List Paragraph1,Lista Aneksa,Indent Paragraph,Lettre d'introduction,Heading 2_sj,Dot pt,List Paragraph Char Char Char,Indicator Text,Numbered Para 1,Number Bulle"/>
    <w:basedOn w:val="Normal"/>
    <w:link w:val="ListParagraphChar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uiPriority w:val="99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character" w:customStyle="1" w:styleId="st">
    <w:name w:val="st"/>
    <w:basedOn w:val="DefaultParagraphFont"/>
    <w:rsid w:val="001E1743"/>
  </w:style>
  <w:style w:type="paragraph" w:styleId="NoSpacing">
    <w:name w:val="No Spacing"/>
    <w:link w:val="NoSpacingChar"/>
    <w:uiPriority w:val="1"/>
    <w:qFormat/>
    <w:rsid w:val="00B82238"/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B82238"/>
    <w:rPr>
      <w:rFonts w:ascii="Calibri" w:eastAsia="Times New Roman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82238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rsid w:val="00B8223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rsid w:val="00B82238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0"/>
    <w:uiPriority w:val="9"/>
    <w:rsid w:val="00B82238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238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238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238"/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238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238"/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B82238"/>
    <w:pPr>
      <w:spacing w:after="80"/>
      <w:contextualSpacing/>
    </w:pPr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val="bs-Latn-BA"/>
    </w:rPr>
  </w:style>
  <w:style w:type="character" w:customStyle="1" w:styleId="TitleChar">
    <w:name w:val="Title Char"/>
    <w:basedOn w:val="DefaultParagraphFont"/>
    <w:link w:val="Title"/>
    <w:uiPriority w:val="10"/>
    <w:rsid w:val="00B82238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aliases w:val="Caption tabela i slika"/>
    <w:basedOn w:val="Normal"/>
    <w:next w:val="Normal"/>
    <w:link w:val="SubtitleChar"/>
    <w:uiPriority w:val="11"/>
    <w:qFormat/>
    <w:rsid w:val="00B8223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kern w:val="0"/>
      <w:sz w:val="28"/>
      <w:szCs w:val="28"/>
      <w:lang w:val="bs-Latn-BA"/>
    </w:rPr>
  </w:style>
  <w:style w:type="character" w:customStyle="1" w:styleId="SubtitleChar">
    <w:name w:val="Subtitle Char"/>
    <w:aliases w:val="Caption tabela i slika Char"/>
    <w:basedOn w:val="DefaultParagraphFont"/>
    <w:link w:val="Subtitle"/>
    <w:uiPriority w:val="11"/>
    <w:rsid w:val="00B822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B8223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bCs w:val="0"/>
      <w:i/>
      <w:iCs/>
      <w:color w:val="404040" w:themeColor="text1" w:themeTint="BF"/>
      <w:kern w:val="0"/>
      <w:sz w:val="22"/>
      <w:szCs w:val="22"/>
      <w:lang w:val="bs-Latn-BA"/>
    </w:rPr>
  </w:style>
  <w:style w:type="character" w:customStyle="1" w:styleId="QuoteChar">
    <w:name w:val="Quote Char"/>
    <w:basedOn w:val="DefaultParagraphFont"/>
    <w:link w:val="Quote"/>
    <w:uiPriority w:val="29"/>
    <w:rsid w:val="00B82238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bs-Latn-BA"/>
    </w:rPr>
  </w:style>
  <w:style w:type="character" w:styleId="IntenseEmphasis">
    <w:name w:val="Intense Emphasis"/>
    <w:basedOn w:val="DefaultParagraphFont"/>
    <w:uiPriority w:val="21"/>
    <w:qFormat/>
    <w:rsid w:val="00B8223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23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bCs w:val="0"/>
      <w:i/>
      <w:iCs/>
      <w:color w:val="365F91" w:themeColor="accent1" w:themeShade="BF"/>
      <w:kern w:val="0"/>
      <w:sz w:val="22"/>
      <w:szCs w:val="22"/>
      <w:lang w:val="bs-Latn-B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238"/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B82238"/>
    <w:rPr>
      <w:b/>
      <w:bCs/>
      <w:smallCaps/>
      <w:color w:val="365F9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82238"/>
    <w:pPr>
      <w:spacing w:before="240" w:after="0"/>
      <w:ind w:left="502" w:hanging="360"/>
      <w:outlineLvl w:val="9"/>
    </w:pPr>
    <w:rPr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82238"/>
    <w:pPr>
      <w:tabs>
        <w:tab w:val="left" w:pos="440"/>
        <w:tab w:val="right" w:leader="dot" w:pos="9016"/>
      </w:tabs>
      <w:spacing w:after="100" w:line="259" w:lineRule="auto"/>
    </w:pPr>
    <w:rPr>
      <w:rFonts w:asciiTheme="minorHAnsi" w:eastAsiaTheme="minorHAnsi" w:hAnsiTheme="minorHAnsi" w:cstheme="minorBidi"/>
      <w:noProof/>
      <w:kern w:val="0"/>
      <w:sz w:val="22"/>
      <w:szCs w:val="22"/>
      <w:lang w:val="bs-Latn-BA"/>
    </w:rPr>
  </w:style>
  <w:style w:type="paragraph" w:styleId="TOC2">
    <w:name w:val="toc 2"/>
    <w:basedOn w:val="Normal"/>
    <w:next w:val="Normal"/>
    <w:autoRedefine/>
    <w:uiPriority w:val="39"/>
    <w:unhideWhenUsed/>
    <w:rsid w:val="00B82238"/>
    <w:pPr>
      <w:tabs>
        <w:tab w:val="right" w:leader="dot" w:pos="9016"/>
      </w:tabs>
      <w:spacing w:after="100" w:line="259" w:lineRule="auto"/>
      <w:ind w:left="220"/>
    </w:pPr>
    <w:rPr>
      <w:rFonts w:asciiTheme="minorHAnsi" w:eastAsiaTheme="minorHAnsi" w:hAnsiTheme="minorHAnsi" w:cstheme="minorBidi"/>
      <w:b w:val="0"/>
      <w:bCs w:val="0"/>
      <w:noProof/>
      <w:kern w:val="0"/>
      <w:sz w:val="20"/>
      <w:szCs w:val="20"/>
      <w:lang w:val="bs-Latn-BA"/>
    </w:rPr>
  </w:style>
  <w:style w:type="table" w:styleId="TableGrid">
    <w:name w:val="Table Grid"/>
    <w:aliases w:val="Izvjescetablica,TABLICA_HAOP"/>
    <w:basedOn w:val="TableNormal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Normal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822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2238"/>
    <w:pPr>
      <w:spacing w:after="160"/>
    </w:pPr>
    <w:rPr>
      <w:rFonts w:asciiTheme="minorHAnsi" w:eastAsiaTheme="minorHAnsi" w:hAnsiTheme="minorHAnsi" w:cstheme="minorBidi"/>
      <w:b w:val="0"/>
      <w:bCs w:val="0"/>
      <w:kern w:val="0"/>
      <w:sz w:val="20"/>
      <w:szCs w:val="20"/>
      <w:lang w:val="bs-Latn-B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2238"/>
    <w:rPr>
      <w:rFonts w:asciiTheme="minorHAnsi" w:eastAsiaTheme="minorHAnsi" w:hAnsiTheme="minorHAnsi" w:cstheme="minorBidi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238"/>
    <w:rPr>
      <w:rFonts w:asciiTheme="minorHAnsi" w:eastAsiaTheme="minorHAnsi" w:hAnsiTheme="minorHAnsi" w:cstheme="minorBidi"/>
      <w:b/>
      <w:bCs/>
      <w:lang w:val="bs-Latn-BA"/>
    </w:rPr>
  </w:style>
  <w:style w:type="paragraph" w:styleId="FootnoteText">
    <w:name w:val="footnote text"/>
    <w:aliases w:val="Footnote Text Char1,Footnote Text Blue,Footnote Text1,Char,single space,ft,footnote text,footnote text Char,Footnote Text Char Char Char,Tegn1,Tegn1 Char,Char Char Char,Footnote Text Char2 Char Char,Footnote Text Char Char2 Char Char, Char"/>
    <w:basedOn w:val="Normal"/>
    <w:link w:val="FootnoteTextChar"/>
    <w:uiPriority w:val="99"/>
    <w:unhideWhenUsed/>
    <w:qFormat/>
    <w:rsid w:val="00B82238"/>
    <w:rPr>
      <w:rFonts w:asciiTheme="minorHAnsi" w:eastAsiaTheme="minorHAnsi" w:hAnsiTheme="minorHAnsi" w:cstheme="minorBidi"/>
      <w:b w:val="0"/>
      <w:bCs w:val="0"/>
      <w:kern w:val="0"/>
      <w:sz w:val="20"/>
      <w:szCs w:val="20"/>
      <w:lang w:val="bs-Latn-BA"/>
    </w:rPr>
  </w:style>
  <w:style w:type="character" w:customStyle="1" w:styleId="FootnoteTextChar">
    <w:name w:val="Footnote Text Char"/>
    <w:aliases w:val="Footnote Text Char1 Char,Footnote Text Blue Char,Footnote Text1 Char,Char Char,single space Char,ft Char,footnote text Char1,footnote text Char Char,Footnote Text Char Char Char Char,Tegn1 Char1,Tegn1 Char Char,Char Char Char Char"/>
    <w:basedOn w:val="DefaultParagraphFont"/>
    <w:link w:val="FootnoteText"/>
    <w:uiPriority w:val="99"/>
    <w:qFormat/>
    <w:rsid w:val="00B82238"/>
    <w:rPr>
      <w:rFonts w:asciiTheme="minorHAnsi" w:eastAsiaTheme="minorHAnsi" w:hAnsiTheme="minorHAnsi" w:cstheme="minorBidi"/>
      <w:lang w:val="bs-Latn-BA"/>
    </w:rPr>
  </w:style>
  <w:style w:type="character" w:styleId="FootnoteReference">
    <w:name w:val="footnote reference"/>
    <w:aliases w:val="BVI fnr,ftref,16 Point,Superscript 6 Point,SUPERS,EN Footnote Reference,Footnote reference number,Footnote symbol,note TESI,-E Fußnotenzeichen,number,Footnote text,Footnote Reference Superscript,stylish,Footnote call,Heading 6 Cha,R,o"/>
    <w:basedOn w:val="DefaultParagraphFont"/>
    <w:link w:val="BVIfnrZchnCharZchnCharCharCharChar"/>
    <w:uiPriority w:val="99"/>
    <w:unhideWhenUsed/>
    <w:qFormat/>
    <w:rsid w:val="00B82238"/>
    <w:rPr>
      <w:vertAlign w:val="superscript"/>
    </w:rPr>
  </w:style>
  <w:style w:type="character" w:customStyle="1" w:styleId="ListParagraphChar">
    <w:name w:val="List Paragraph Char"/>
    <w:aliases w:val="Graph &amp; Table tite Char,En tête 1 Char,Paragrafo elenco1 Char,List (Mannvit) Char,Left Bullet L1 Char,List Paragraph1 Char,Lista Aneksa Char,Indent Paragraph Char,Lettre d'introduction Char,Heading 2_sj Char,Dot pt Char"/>
    <w:link w:val="ListParagraph"/>
    <w:uiPriority w:val="34"/>
    <w:qFormat/>
    <w:locked/>
    <w:rsid w:val="00B82238"/>
    <w:rPr>
      <w:rFonts w:eastAsia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2238"/>
    <w:pPr>
      <w:tabs>
        <w:tab w:val="left" w:pos="1440"/>
        <w:tab w:val="right" w:leader="dot" w:pos="9016"/>
      </w:tabs>
      <w:spacing w:after="100" w:line="259" w:lineRule="auto"/>
      <w:ind w:left="440"/>
    </w:pPr>
    <w:rPr>
      <w:rFonts w:asciiTheme="minorHAnsi" w:eastAsiaTheme="minorHAnsi" w:hAnsiTheme="minorHAnsi" w:cstheme="minorBidi"/>
      <w:b w:val="0"/>
      <w:bCs w:val="0"/>
      <w:noProof/>
      <w:kern w:val="0"/>
      <w:sz w:val="20"/>
      <w:szCs w:val="20"/>
      <w:lang w:val="bs-Latn-BA"/>
    </w:rPr>
  </w:style>
  <w:style w:type="paragraph" w:styleId="Revision">
    <w:name w:val="Revision"/>
    <w:hidden/>
    <w:uiPriority w:val="99"/>
    <w:semiHidden/>
    <w:rsid w:val="00B82238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B82238"/>
    <w:pPr>
      <w:spacing w:after="240"/>
    </w:pPr>
    <w:rPr>
      <w:rFonts w:asciiTheme="minorHAnsi" w:eastAsiaTheme="minorHAnsi" w:hAnsiTheme="minorHAnsi" w:cstheme="minorBidi"/>
      <w:b w:val="0"/>
      <w:bCs w:val="0"/>
      <w:kern w:val="0"/>
      <w:sz w:val="22"/>
      <w:szCs w:val="22"/>
      <w:lang w:val="bs-Latn-BA"/>
    </w:rPr>
  </w:style>
  <w:style w:type="table" w:customStyle="1" w:styleId="TableGrid1">
    <w:name w:val="Table Grid1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Grid-Accent5">
    <w:name w:val="Light Grid Accent 5"/>
    <w:basedOn w:val="TableNormal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BVIfnrZchnCharZchnCharCharCharChar">
    <w:name w:val="BVI fnr Zchn Char Zchn Char Char Char Char"/>
    <w:aliases w:val=" BVI fnr Car Car Zchn Char Zchn Char Char Char Char,BVI fnr Car Zchn Char Zchn Char Char Char Char,BVI fnr Car Car Zchn Char Zchn Char Char Char Char"/>
    <w:basedOn w:val="Normal"/>
    <w:link w:val="FootnoteReference"/>
    <w:uiPriority w:val="99"/>
    <w:rsid w:val="00B82238"/>
    <w:pPr>
      <w:spacing w:before="40" w:after="160" w:line="240" w:lineRule="exact"/>
    </w:pPr>
    <w:rPr>
      <w:b w:val="0"/>
      <w:bCs w:val="0"/>
      <w:kern w:val="0"/>
      <w:sz w:val="20"/>
      <w:szCs w:val="20"/>
      <w:vertAlign w:val="superscript"/>
    </w:rPr>
  </w:style>
  <w:style w:type="paragraph" w:styleId="Caption">
    <w:name w:val="caption"/>
    <w:aliases w:val="Caption_Tabela,Char1"/>
    <w:basedOn w:val="Normal"/>
    <w:next w:val="Normal"/>
    <w:link w:val="CaptionChar"/>
    <w:uiPriority w:val="35"/>
    <w:qFormat/>
    <w:rsid w:val="00B82238"/>
    <w:pPr>
      <w:spacing w:after="120"/>
    </w:pPr>
    <w:rPr>
      <w:rFonts w:asciiTheme="minorHAnsi" w:eastAsiaTheme="minorHAnsi" w:hAnsiTheme="minorHAnsi" w:cstheme="minorBidi"/>
      <w:b w:val="0"/>
      <w:bCs w:val="0"/>
      <w:iCs/>
      <w:color w:val="000000" w:themeColor="text1"/>
      <w:kern w:val="0"/>
      <w:sz w:val="21"/>
      <w:szCs w:val="18"/>
    </w:rPr>
  </w:style>
  <w:style w:type="character" w:customStyle="1" w:styleId="CaptionChar">
    <w:name w:val="Caption Char"/>
    <w:aliases w:val="Caption_Tabela Char,Char1 Char"/>
    <w:link w:val="Caption"/>
    <w:uiPriority w:val="35"/>
    <w:locked/>
    <w:rsid w:val="00B82238"/>
    <w:rPr>
      <w:rFonts w:asciiTheme="minorHAnsi" w:eastAsiaTheme="minorHAnsi" w:hAnsiTheme="minorHAnsi" w:cstheme="minorBidi"/>
      <w:iCs/>
      <w:color w:val="000000" w:themeColor="text1"/>
      <w:sz w:val="21"/>
      <w:szCs w:val="18"/>
    </w:rPr>
  </w:style>
  <w:style w:type="character" w:customStyle="1" w:styleId="jlqj4b">
    <w:name w:val="jlqj4b"/>
    <w:basedOn w:val="DefaultParagraphFont"/>
    <w:rsid w:val="00B82238"/>
  </w:style>
  <w:style w:type="paragraph" w:customStyle="1" w:styleId="Default">
    <w:name w:val="Default"/>
    <w:link w:val="DefaultChar"/>
    <w:rsid w:val="00B8223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</w:rPr>
  </w:style>
  <w:style w:type="character" w:customStyle="1" w:styleId="DefaultChar">
    <w:name w:val="Default Char"/>
    <w:link w:val="Default"/>
    <w:rsid w:val="00B82238"/>
    <w:rPr>
      <w:rFonts w:eastAsiaTheme="minorHAnsi"/>
      <w:color w:val="000000"/>
      <w:sz w:val="24"/>
      <w:szCs w:val="24"/>
    </w:rPr>
  </w:style>
  <w:style w:type="character" w:customStyle="1" w:styleId="eop">
    <w:name w:val="eop"/>
    <w:basedOn w:val="DefaultParagraphFont"/>
    <w:rsid w:val="00B82238"/>
  </w:style>
  <w:style w:type="table" w:customStyle="1" w:styleId="GridTable4-Accent611">
    <w:name w:val="Grid Table 4 - Accent 61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1">
    <w:name w:val="Table Grid Light1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paragraph" w:customStyle="1" w:styleId="Head1">
    <w:name w:val="Head 1"/>
    <w:basedOn w:val="Heading1"/>
    <w:next w:val="Heading1"/>
    <w:link w:val="Head1Char"/>
    <w:qFormat/>
    <w:rsid w:val="00B82238"/>
    <w:pPr>
      <w:spacing w:before="240" w:after="0"/>
      <w:ind w:left="357" w:hanging="357"/>
    </w:pPr>
    <w:rPr>
      <w:rFonts w:ascii="Calibri" w:hAnsi="Calibri"/>
      <w:b/>
      <w:noProof/>
      <w:color w:val="00694D"/>
      <w:sz w:val="32"/>
      <w:szCs w:val="32"/>
    </w:rPr>
  </w:style>
  <w:style w:type="paragraph" w:customStyle="1" w:styleId="Head2">
    <w:name w:val="Head 2"/>
    <w:basedOn w:val="Heading2"/>
    <w:link w:val="Head2Char"/>
    <w:qFormat/>
    <w:rsid w:val="00B82238"/>
    <w:pPr>
      <w:numPr>
        <w:ilvl w:val="1"/>
        <w:numId w:val="3"/>
      </w:numPr>
      <w:spacing w:before="40" w:after="0"/>
    </w:pPr>
    <w:rPr>
      <w:rFonts w:ascii="Calibri" w:hAnsi="Calibri"/>
      <w:b/>
      <w:noProof/>
      <w:color w:val="009D73"/>
      <w:sz w:val="28"/>
      <w:szCs w:val="26"/>
    </w:rPr>
  </w:style>
  <w:style w:type="character" w:customStyle="1" w:styleId="Head1Char">
    <w:name w:val="Head 1 Char"/>
    <w:basedOn w:val="ListParagraphChar"/>
    <w:link w:val="Head1"/>
    <w:rsid w:val="00B82238"/>
    <w:rPr>
      <w:rFonts w:ascii="Calibri" w:eastAsiaTheme="majorEastAsia" w:hAnsi="Calibri" w:cstheme="majorBidi"/>
      <w:b/>
      <w:noProof/>
      <w:color w:val="00694D"/>
      <w:sz w:val="32"/>
      <w:szCs w:val="32"/>
      <w:lang w:val="bs-Latn-BA"/>
    </w:rPr>
  </w:style>
  <w:style w:type="paragraph" w:customStyle="1" w:styleId="Head3">
    <w:name w:val="Head 3"/>
    <w:basedOn w:val="Heading3"/>
    <w:link w:val="Head3Char"/>
    <w:qFormat/>
    <w:rsid w:val="00B82238"/>
    <w:pPr>
      <w:spacing w:before="40" w:after="0"/>
    </w:pPr>
    <w:rPr>
      <w:rFonts w:ascii="Calibri" w:hAnsi="Calibri"/>
      <w:b/>
      <w:noProof/>
      <w:color w:val="00D29A"/>
      <w:sz w:val="24"/>
      <w:szCs w:val="24"/>
    </w:rPr>
  </w:style>
  <w:style w:type="character" w:customStyle="1" w:styleId="Head2Char">
    <w:name w:val="Head 2 Char"/>
    <w:basedOn w:val="ListParagraphChar"/>
    <w:link w:val="Head2"/>
    <w:rsid w:val="00B82238"/>
    <w:rPr>
      <w:rFonts w:ascii="Calibri" w:eastAsiaTheme="majorEastAsia" w:hAnsi="Calibri" w:cstheme="majorBidi"/>
      <w:b/>
      <w:noProof/>
      <w:color w:val="009D73"/>
      <w:sz w:val="28"/>
      <w:szCs w:val="26"/>
      <w:lang w:val="bs-Latn-BA"/>
    </w:rPr>
  </w:style>
  <w:style w:type="character" w:customStyle="1" w:styleId="Head3Char">
    <w:name w:val="Head 3 Char"/>
    <w:basedOn w:val="ListParagraphChar"/>
    <w:link w:val="Head3"/>
    <w:rsid w:val="00B82238"/>
    <w:rPr>
      <w:rFonts w:ascii="Calibri" w:eastAsiaTheme="majorEastAsia" w:hAnsi="Calibri" w:cstheme="majorBidi"/>
      <w:b/>
      <w:noProof/>
      <w:color w:val="00D29A"/>
      <w:sz w:val="24"/>
      <w:szCs w:val="24"/>
      <w:lang w:val="bs-Latn-BA"/>
    </w:rPr>
  </w:style>
  <w:style w:type="paragraph" w:customStyle="1" w:styleId="msonormal0">
    <w:name w:val="msonormal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</w:rPr>
  </w:style>
  <w:style w:type="table" w:customStyle="1" w:styleId="TableGrid3">
    <w:name w:val="Table Grid3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82238"/>
    <w:rPr>
      <w:b/>
      <w:bCs/>
    </w:rPr>
  </w:style>
  <w:style w:type="table" w:customStyle="1" w:styleId="TableGridLight12">
    <w:name w:val="Table Grid Light12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3">
    <w:name w:val="Table Grid Light3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ICAHAOP1">
    <w:name w:val="TABLICA_HAOP1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2">
    <w:name w:val="Grid Table 4 - Accent 61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1">
    <w:name w:val="Table Grid11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dTable4-Accent6111">
    <w:name w:val="Grid Table 4 - Accent 611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4">
    <w:name w:val="Table Grid Light4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table" w:customStyle="1" w:styleId="TableGrid31">
    <w:name w:val="Table Grid31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82238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BodyText">
    <w:name w:val="Body Text"/>
    <w:basedOn w:val="Normal"/>
    <w:link w:val="BodyTextChar"/>
    <w:uiPriority w:val="1"/>
    <w:rsid w:val="00B82238"/>
    <w:pPr>
      <w:widowControl w:val="0"/>
      <w:ind w:left="118"/>
    </w:pPr>
    <w:rPr>
      <w:rFonts w:eastAsia="Times New Roman"/>
      <w:b w:val="0"/>
      <w:bCs w:val="0"/>
      <w:kern w:val="0"/>
    </w:rPr>
  </w:style>
  <w:style w:type="character" w:customStyle="1" w:styleId="BodyTextChar">
    <w:name w:val="Body Text Char"/>
    <w:basedOn w:val="DefaultParagraphFont"/>
    <w:link w:val="BodyText"/>
    <w:uiPriority w:val="1"/>
    <w:rsid w:val="00B82238"/>
    <w:rPr>
      <w:rFonts w:eastAsia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82238"/>
    <w:rPr>
      <w:color w:val="800080" w:themeColor="followedHyperlink"/>
      <w:u w:val="single"/>
    </w:rPr>
  </w:style>
  <w:style w:type="table" w:customStyle="1" w:styleId="TABLICAHAOP2">
    <w:name w:val="TABLICA_HAOP2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2">
    <w:name w:val="Grid Table 4 - Accent 6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2">
    <w:name w:val="Table Grid12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52">
    <w:name w:val="Light Grid - Accent 5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dTable4-Accent6112">
    <w:name w:val="Grid Table 4 - Accent 611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5">
    <w:name w:val="Table Grid Light5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822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b w:val="0"/>
      <w:bCs w:val="0"/>
      <w:kern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82238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B82238"/>
  </w:style>
  <w:style w:type="paragraph" w:styleId="EndnoteText">
    <w:name w:val="endnote text"/>
    <w:basedOn w:val="Normal"/>
    <w:link w:val="EndnoteTextChar"/>
    <w:uiPriority w:val="99"/>
    <w:unhideWhenUsed/>
    <w:rsid w:val="00B82238"/>
    <w:pPr>
      <w:spacing w:after="80" w:line="240" w:lineRule="atLeast"/>
      <w:ind w:right="284"/>
    </w:pPr>
    <w:rPr>
      <w:rFonts w:asciiTheme="minorHAnsi" w:eastAsiaTheme="minorEastAsia" w:hAnsiTheme="minorHAnsi" w:cstheme="minorBidi"/>
      <w:b w:val="0"/>
      <w:bCs w:val="0"/>
      <w:color w:val="000000" w:themeColor="text1"/>
      <w:kern w:val="0"/>
      <w:sz w:val="20"/>
      <w:szCs w:val="18"/>
      <w:lang w:val="bs-Latn-B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82238"/>
    <w:rPr>
      <w:rFonts w:asciiTheme="minorHAnsi" w:eastAsiaTheme="minorEastAsia" w:hAnsiTheme="minorHAnsi" w:cstheme="minorBidi"/>
      <w:color w:val="000000" w:themeColor="text1"/>
      <w:szCs w:val="18"/>
      <w:lang w:val="bs-Latn-BA"/>
    </w:rPr>
  </w:style>
  <w:style w:type="character" w:customStyle="1" w:styleId="italic">
    <w:name w:val="italic"/>
    <w:basedOn w:val="DefaultParagraphFont"/>
    <w:rsid w:val="00B82238"/>
  </w:style>
  <w:style w:type="table" w:customStyle="1" w:styleId="TABLICAHAOP3">
    <w:name w:val="TABLICA_HAOP3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3">
    <w:name w:val="Grid Table 4 - Accent 63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3">
    <w:name w:val="Table Grid13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53">
    <w:name w:val="Light Grid - Accent 53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dTable4-Accent6113">
    <w:name w:val="Grid Table 4 - Accent 6113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6">
    <w:name w:val="Table Grid Light6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7">
    <w:name w:val="Table Grid Light7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ICAHAOP4">
    <w:name w:val="TABLICA_HAOP4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4">
    <w:name w:val="Grid Table 4 - Accent 64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4">
    <w:name w:val="Table Grid14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54">
    <w:name w:val="Light Grid - Accent 54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dTable4-Accent6114">
    <w:name w:val="Grid Table 4 - Accent 6114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8">
    <w:name w:val="Table Grid Light8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4">
    <w:name w:val="Table Grid24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4">
    <w:name w:val="Table Grid34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ICAHAOP5">
    <w:name w:val="TABLICA_HAOP5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5">
    <w:name w:val="Grid Table 4 - Accent 65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5">
    <w:name w:val="Table Grid15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55">
    <w:name w:val="Light Grid - Accent 55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dTable4-Accent6115">
    <w:name w:val="Grid Table 4 - Accent 6115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Light9">
    <w:name w:val="Table Grid Light9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5">
    <w:name w:val="Table Grid25"/>
    <w:basedOn w:val="TableNormal"/>
    <w:next w:val="TableGrid"/>
    <w:uiPriority w:val="59"/>
    <w:rsid w:val="00B82238"/>
    <w:pPr>
      <w:ind w:left="357" w:hanging="357"/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5">
    <w:name w:val="Table Grid35"/>
    <w:basedOn w:val="TableNormal"/>
    <w:next w:val="TableGrid"/>
    <w:uiPriority w:val="39"/>
    <w:rsid w:val="00B8223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  <w:lang w:val="bs-Latn-BA" w:eastAsia="en-GB"/>
    </w:rPr>
  </w:style>
  <w:style w:type="character" w:customStyle="1" w:styleId="normaltextrun">
    <w:name w:val="normaltextrun"/>
    <w:basedOn w:val="DefaultParagraphFont"/>
    <w:rsid w:val="00B82238"/>
  </w:style>
  <w:style w:type="table" w:customStyle="1" w:styleId="TableGridLight10">
    <w:name w:val="Table Grid Light10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f01">
    <w:name w:val="cf01"/>
    <w:basedOn w:val="DefaultParagraphFont"/>
    <w:rsid w:val="00B82238"/>
    <w:rPr>
      <w:rFonts w:ascii="Segoe UI" w:hAnsi="Segoe UI" w:cs="Segoe UI" w:hint="default"/>
      <w:sz w:val="18"/>
      <w:szCs w:val="18"/>
    </w:rPr>
  </w:style>
  <w:style w:type="paragraph" w:customStyle="1" w:styleId="xl68">
    <w:name w:val="xl68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  <w:sz w:val="18"/>
      <w:szCs w:val="18"/>
    </w:rPr>
  </w:style>
  <w:style w:type="paragraph" w:customStyle="1" w:styleId="xl69">
    <w:name w:val="xl69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  <w:sz w:val="22"/>
      <w:szCs w:val="22"/>
    </w:rPr>
  </w:style>
  <w:style w:type="paragraph" w:customStyle="1" w:styleId="xl70">
    <w:name w:val="xl70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71">
    <w:name w:val="xl71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EB0DE"/>
      <w:spacing w:before="100" w:beforeAutospacing="1" w:after="100" w:afterAutospacing="1"/>
      <w:textAlignment w:val="center"/>
    </w:pPr>
    <w:rPr>
      <w:rFonts w:eastAsia="Times New Roman"/>
      <w:color w:val="000000"/>
      <w:kern w:val="0"/>
    </w:rPr>
  </w:style>
  <w:style w:type="paragraph" w:customStyle="1" w:styleId="xl72">
    <w:name w:val="xl72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EB0DE"/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</w:rPr>
  </w:style>
  <w:style w:type="paragraph" w:customStyle="1" w:styleId="xl73">
    <w:name w:val="xl73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EB0DE"/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</w:rPr>
  </w:style>
  <w:style w:type="paragraph" w:customStyle="1" w:styleId="xl74">
    <w:name w:val="xl74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EB0DE"/>
      <w:spacing w:before="100" w:beforeAutospacing="1" w:after="100" w:afterAutospacing="1"/>
      <w:textAlignment w:val="center"/>
    </w:pPr>
    <w:rPr>
      <w:rFonts w:eastAsia="Times New Roman"/>
      <w:b w:val="0"/>
      <w:bCs w:val="0"/>
      <w:kern w:val="0"/>
      <w:sz w:val="20"/>
      <w:szCs w:val="20"/>
    </w:rPr>
  </w:style>
  <w:style w:type="paragraph" w:customStyle="1" w:styleId="xl75">
    <w:name w:val="xl75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/>
      <w:textAlignment w:val="center"/>
    </w:pPr>
    <w:rPr>
      <w:rFonts w:eastAsia="Times New Roman"/>
      <w:color w:val="000000"/>
      <w:kern w:val="0"/>
      <w:sz w:val="18"/>
      <w:szCs w:val="18"/>
    </w:rPr>
  </w:style>
  <w:style w:type="paragraph" w:customStyle="1" w:styleId="xl76">
    <w:name w:val="xl76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right"/>
      <w:textAlignment w:val="center"/>
    </w:pPr>
    <w:rPr>
      <w:rFonts w:eastAsia="Times New Roman"/>
      <w:kern w:val="0"/>
      <w:sz w:val="18"/>
      <w:szCs w:val="18"/>
    </w:rPr>
  </w:style>
  <w:style w:type="paragraph" w:customStyle="1" w:styleId="xl77">
    <w:name w:val="xl77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/>
      <w:jc w:val="right"/>
      <w:textAlignment w:val="center"/>
    </w:pPr>
    <w:rPr>
      <w:rFonts w:eastAsia="Times New Roman"/>
      <w:kern w:val="0"/>
      <w:sz w:val="18"/>
      <w:szCs w:val="18"/>
    </w:rPr>
  </w:style>
  <w:style w:type="paragraph" w:customStyle="1" w:styleId="xl78">
    <w:name w:val="xl78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/>
      <w:textAlignment w:val="center"/>
    </w:pPr>
    <w:rPr>
      <w:rFonts w:eastAsia="Times New Roman"/>
      <w:b w:val="0"/>
      <w:bCs w:val="0"/>
      <w:kern w:val="0"/>
      <w:sz w:val="20"/>
      <w:szCs w:val="20"/>
    </w:rPr>
  </w:style>
  <w:style w:type="paragraph" w:customStyle="1" w:styleId="xl79">
    <w:name w:val="xl79"/>
    <w:basedOn w:val="Normal"/>
    <w:rsid w:val="00B82238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eastAsia="Times New Roman"/>
      <w:color w:val="000000"/>
      <w:kern w:val="0"/>
      <w:sz w:val="18"/>
      <w:szCs w:val="18"/>
    </w:rPr>
  </w:style>
  <w:style w:type="paragraph" w:customStyle="1" w:styleId="xl80">
    <w:name w:val="xl80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kern w:val="0"/>
      <w:sz w:val="18"/>
      <w:szCs w:val="18"/>
    </w:rPr>
  </w:style>
  <w:style w:type="paragraph" w:customStyle="1" w:styleId="xl81">
    <w:name w:val="xl81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kern w:val="0"/>
      <w:sz w:val="18"/>
      <w:szCs w:val="18"/>
    </w:rPr>
  </w:style>
  <w:style w:type="paragraph" w:customStyle="1" w:styleId="xl82">
    <w:name w:val="xl82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  <w:sz w:val="18"/>
      <w:szCs w:val="18"/>
    </w:rPr>
  </w:style>
  <w:style w:type="paragraph" w:customStyle="1" w:styleId="xl83">
    <w:name w:val="xl83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right"/>
      <w:textAlignment w:val="center"/>
    </w:pPr>
    <w:rPr>
      <w:rFonts w:eastAsia="Times New Roman"/>
      <w:kern w:val="0"/>
      <w:sz w:val="18"/>
      <w:szCs w:val="18"/>
    </w:rPr>
  </w:style>
  <w:style w:type="paragraph" w:customStyle="1" w:styleId="xl84">
    <w:name w:val="xl84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EB0DE"/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</w:rPr>
  </w:style>
  <w:style w:type="paragraph" w:customStyle="1" w:styleId="xl85">
    <w:name w:val="xl85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</w:rPr>
  </w:style>
  <w:style w:type="paragraph" w:customStyle="1" w:styleId="xl86">
    <w:name w:val="xl86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</w:rPr>
  </w:style>
  <w:style w:type="paragraph" w:customStyle="1" w:styleId="xl87">
    <w:name w:val="xl87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jc w:val="right"/>
      <w:textAlignment w:val="center"/>
    </w:pPr>
    <w:rPr>
      <w:rFonts w:eastAsia="Times New Roman"/>
      <w:kern w:val="0"/>
    </w:rPr>
  </w:style>
  <w:style w:type="paragraph" w:customStyle="1" w:styleId="xl88">
    <w:name w:val="xl88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textAlignment w:val="center"/>
    </w:pPr>
    <w:rPr>
      <w:rFonts w:eastAsia="Times New Roman"/>
      <w:b w:val="0"/>
      <w:bCs w:val="0"/>
      <w:kern w:val="0"/>
      <w:sz w:val="20"/>
      <w:szCs w:val="20"/>
    </w:rPr>
  </w:style>
  <w:style w:type="paragraph" w:customStyle="1" w:styleId="xl89">
    <w:name w:val="xl89"/>
    <w:basedOn w:val="Normal"/>
    <w:rsid w:val="00B822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0">
    <w:name w:val="xl90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1">
    <w:name w:val="xl91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2">
    <w:name w:val="xl92"/>
    <w:basedOn w:val="Normal"/>
    <w:rsid w:val="00B82238"/>
    <w:pPr>
      <w:pBdr>
        <w:top w:val="single" w:sz="4" w:space="0" w:color="auto"/>
        <w:lef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3">
    <w:name w:val="xl93"/>
    <w:basedOn w:val="Normal"/>
    <w:rsid w:val="00B82238"/>
    <w:pPr>
      <w:pBdr>
        <w:top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4">
    <w:name w:val="xl94"/>
    <w:basedOn w:val="Normal"/>
    <w:rsid w:val="00B82238"/>
    <w:pPr>
      <w:pBdr>
        <w:top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5">
    <w:name w:val="xl95"/>
    <w:basedOn w:val="Normal"/>
    <w:rsid w:val="00B82238"/>
    <w:pPr>
      <w:pBdr>
        <w:left w:val="single" w:sz="4" w:space="0" w:color="auto"/>
        <w:bottom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6">
    <w:name w:val="xl96"/>
    <w:basedOn w:val="Normal"/>
    <w:rsid w:val="00B82238"/>
    <w:pPr>
      <w:pBdr>
        <w:bottom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7">
    <w:name w:val="xl97"/>
    <w:basedOn w:val="Normal"/>
    <w:rsid w:val="00B82238"/>
    <w:pPr>
      <w:pBdr>
        <w:bottom w:val="single" w:sz="4" w:space="0" w:color="auto"/>
        <w:right w:val="single" w:sz="4" w:space="0" w:color="auto"/>
      </w:pBdr>
      <w:shd w:val="clear" w:color="000000" w:fill="D9E2F3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8">
    <w:name w:val="xl98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99">
    <w:name w:val="xl99"/>
    <w:basedOn w:val="Normal"/>
    <w:rsid w:val="00B82238"/>
    <w:pPr>
      <w:pBdr>
        <w:top w:val="single" w:sz="4" w:space="0" w:color="auto"/>
        <w:left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20"/>
      <w:szCs w:val="20"/>
    </w:rPr>
  </w:style>
  <w:style w:type="paragraph" w:customStyle="1" w:styleId="xl100">
    <w:name w:val="xl100"/>
    <w:basedOn w:val="Normal"/>
    <w:rsid w:val="00B82238"/>
    <w:pPr>
      <w:pBdr>
        <w:top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20"/>
      <w:szCs w:val="20"/>
    </w:rPr>
  </w:style>
  <w:style w:type="paragraph" w:customStyle="1" w:styleId="xl101">
    <w:name w:val="xl101"/>
    <w:basedOn w:val="Normal"/>
    <w:rsid w:val="00B82238"/>
    <w:pPr>
      <w:pBdr>
        <w:top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20"/>
      <w:szCs w:val="20"/>
    </w:rPr>
  </w:style>
  <w:style w:type="paragraph" w:customStyle="1" w:styleId="xl102">
    <w:name w:val="xl102"/>
    <w:basedOn w:val="Normal"/>
    <w:rsid w:val="00B82238"/>
    <w:pPr>
      <w:pBdr>
        <w:left w:val="single" w:sz="4" w:space="0" w:color="auto"/>
        <w:bottom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103">
    <w:name w:val="xl103"/>
    <w:basedOn w:val="Normal"/>
    <w:rsid w:val="00B82238"/>
    <w:pPr>
      <w:pBdr>
        <w:bottom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customStyle="1" w:styleId="xl104">
    <w:name w:val="xl104"/>
    <w:basedOn w:val="Normal"/>
    <w:rsid w:val="00B82238"/>
    <w:pPr>
      <w:pBdr>
        <w:bottom w:val="single" w:sz="4" w:space="0" w:color="auto"/>
        <w:right w:val="single" w:sz="4" w:space="0" w:color="auto"/>
      </w:pBdr>
      <w:shd w:val="clear" w:color="000000" w:fill="9CC2E5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kern w:val="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B82238"/>
    <w:pPr>
      <w:spacing w:line="259" w:lineRule="auto"/>
    </w:pPr>
    <w:rPr>
      <w:rFonts w:asciiTheme="minorHAnsi" w:eastAsiaTheme="minorHAnsi" w:hAnsiTheme="minorHAnsi" w:cstheme="minorBidi"/>
      <w:b w:val="0"/>
      <w:bCs w:val="0"/>
      <w:kern w:val="0"/>
      <w:sz w:val="22"/>
      <w:szCs w:val="22"/>
      <w:lang w:val="bs-Latn-BA"/>
    </w:rPr>
  </w:style>
  <w:style w:type="paragraph" w:customStyle="1" w:styleId="xl66">
    <w:name w:val="xl66"/>
    <w:basedOn w:val="Normal"/>
    <w:rsid w:val="00B8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kern w:val="0"/>
      <w:sz w:val="18"/>
      <w:szCs w:val="18"/>
    </w:rPr>
  </w:style>
  <w:style w:type="paragraph" w:customStyle="1" w:styleId="xl67">
    <w:name w:val="xl67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822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</w:rPr>
  </w:style>
  <w:style w:type="character" w:customStyle="1" w:styleId="cf21">
    <w:name w:val="cf21"/>
    <w:basedOn w:val="DefaultParagraphFont"/>
    <w:rsid w:val="00B82238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B82238"/>
    <w:pPr>
      <w:spacing w:before="100" w:beforeAutospacing="1" w:after="100" w:afterAutospacing="1"/>
    </w:pPr>
    <w:rPr>
      <w:b w:val="0"/>
      <w:bCs w:val="0"/>
      <w:kern w:val="0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paragraph" w:customStyle="1" w:styleId="pf1">
    <w:name w:val="pf1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</w:rPr>
  </w:style>
  <w:style w:type="character" w:customStyle="1" w:styleId="cf31">
    <w:name w:val="cf31"/>
    <w:basedOn w:val="DefaultParagraphFont"/>
    <w:rsid w:val="00B82238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TableParagraph">
    <w:name w:val="Table Paragraph"/>
    <w:basedOn w:val="Normal"/>
    <w:uiPriority w:val="1"/>
    <w:qFormat/>
    <w:rsid w:val="00B82238"/>
    <w:pPr>
      <w:widowControl w:val="0"/>
      <w:autoSpaceDE w:val="0"/>
      <w:autoSpaceDN w:val="0"/>
      <w:spacing w:line="194" w:lineRule="exact"/>
      <w:ind w:left="110"/>
    </w:pPr>
    <w:rPr>
      <w:rFonts w:ascii="Calibri" w:hAnsi="Calibri" w:cs="Calibri"/>
      <w:b w:val="0"/>
      <w:bCs w:val="0"/>
      <w:kern w:val="0"/>
      <w:sz w:val="22"/>
      <w:szCs w:val="22"/>
      <w:lang w:val="bs-Latn-BA"/>
    </w:rPr>
  </w:style>
  <w:style w:type="table" w:customStyle="1" w:styleId="PlainTable51">
    <w:name w:val="Plain Table 51"/>
    <w:basedOn w:val="TableNormal"/>
    <w:uiPriority w:val="45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table" w:customStyle="1" w:styleId="GridTable4-Accent651">
    <w:name w:val="Grid Table 4 - Accent 651"/>
    <w:basedOn w:val="TableNormal"/>
    <w:next w:val="TableNormal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Heading4">
    <w:name w:val="Heading 4*"/>
    <w:basedOn w:val="Heading40"/>
    <w:link w:val="Heading4Char0"/>
    <w:autoRedefine/>
    <w:qFormat/>
    <w:rsid w:val="00B82238"/>
    <w:pPr>
      <w:numPr>
        <w:numId w:val="4"/>
      </w:numPr>
      <w:spacing w:before="0" w:after="120" w:line="240" w:lineRule="auto"/>
      <w:ind w:left="357" w:hanging="357"/>
      <w:jc w:val="both"/>
    </w:pPr>
    <w:rPr>
      <w:rFonts w:ascii="Calibri" w:eastAsia="Minion Pro" w:hAnsi="Calibri"/>
      <w:b/>
      <w:i w:val="0"/>
      <w:lang w:val="hr-BA"/>
    </w:rPr>
  </w:style>
  <w:style w:type="character" w:customStyle="1" w:styleId="Heading4Char0">
    <w:name w:val="Heading 4* Char"/>
    <w:basedOn w:val="Heading4Char"/>
    <w:link w:val="Heading4"/>
    <w:rsid w:val="00B82238"/>
    <w:rPr>
      <w:rFonts w:ascii="Calibri" w:eastAsia="Minion Pro" w:hAnsi="Calibri" w:cstheme="majorBidi"/>
      <w:b/>
      <w:i w:val="0"/>
      <w:iCs/>
      <w:color w:val="365F91" w:themeColor="accent1" w:themeShade="BF"/>
      <w:sz w:val="22"/>
      <w:szCs w:val="22"/>
      <w:lang w:val="hr-BA"/>
    </w:rPr>
  </w:style>
  <w:style w:type="table" w:customStyle="1" w:styleId="TABLICAHAOP6">
    <w:name w:val="TABLICA_HAOP6"/>
    <w:basedOn w:val="TableNormal"/>
    <w:next w:val="TableGrid"/>
    <w:uiPriority w:val="59"/>
    <w:rsid w:val="00B82238"/>
    <w:rPr>
      <w:rFonts w:ascii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table" w:customStyle="1" w:styleId="TableGridLight121">
    <w:name w:val="Table Grid Light121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22">
    <w:name w:val="Table Grid Light122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8223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82238"/>
    <w:rPr>
      <w:color w:val="605E5C"/>
      <w:shd w:val="clear" w:color="auto" w:fill="E1DFDD"/>
    </w:rPr>
  </w:style>
  <w:style w:type="character" w:customStyle="1" w:styleId="bzpyqfadein">
    <w:name w:val="bz_pyq_fadein"/>
    <w:basedOn w:val="DefaultParagraphFont"/>
    <w:rsid w:val="00B82238"/>
  </w:style>
  <w:style w:type="character" w:styleId="EndnoteReference">
    <w:name w:val="endnote reference"/>
    <w:basedOn w:val="DefaultParagraphFont"/>
    <w:uiPriority w:val="99"/>
    <w:semiHidden/>
    <w:unhideWhenUsed/>
    <w:rsid w:val="00B82238"/>
    <w:rPr>
      <w:vertAlign w:val="superscript"/>
    </w:rPr>
  </w:style>
  <w:style w:type="paragraph" w:customStyle="1" w:styleId="p1">
    <w:name w:val="p1"/>
    <w:basedOn w:val="Normal"/>
    <w:rsid w:val="00B82238"/>
    <w:rPr>
      <w:rFonts w:ascii="Helvetica" w:eastAsia="Times New Roman" w:hAnsi="Helvetica"/>
      <w:b w:val="0"/>
      <w:bCs w:val="0"/>
      <w:color w:val="000000"/>
      <w:kern w:val="0"/>
      <w:sz w:val="17"/>
      <w:szCs w:val="17"/>
      <w:lang w:val="bs-Latn-BA" w:eastAsia="en-GB"/>
    </w:rPr>
  </w:style>
  <w:style w:type="paragraph" w:customStyle="1" w:styleId="isselectedend">
    <w:name w:val="isselectedend"/>
    <w:basedOn w:val="Normal"/>
    <w:rsid w:val="00B82238"/>
    <w:pPr>
      <w:spacing w:before="100" w:beforeAutospacing="1" w:after="100" w:afterAutospacing="1"/>
    </w:pPr>
    <w:rPr>
      <w:rFonts w:eastAsia="Times New Roman"/>
      <w:b w:val="0"/>
      <w:bCs w:val="0"/>
      <w:kern w:val="0"/>
      <w:lang w:val="bs-Latn-BA" w:eastAsia="en-GB"/>
    </w:rPr>
  </w:style>
  <w:style w:type="character" w:customStyle="1" w:styleId="apple-converted-space">
    <w:name w:val="apple-converted-space"/>
    <w:basedOn w:val="DefaultParagraphFont"/>
    <w:rsid w:val="00B82238"/>
  </w:style>
  <w:style w:type="numbering" w:customStyle="1" w:styleId="NoList1">
    <w:name w:val="No List1"/>
    <w:next w:val="NoList"/>
    <w:uiPriority w:val="99"/>
    <w:semiHidden/>
    <w:unhideWhenUsed/>
    <w:rsid w:val="00B82238"/>
  </w:style>
  <w:style w:type="numbering" w:customStyle="1" w:styleId="NoList11">
    <w:name w:val="No List11"/>
    <w:next w:val="NoList"/>
    <w:uiPriority w:val="99"/>
    <w:semiHidden/>
    <w:unhideWhenUsed/>
    <w:rsid w:val="00B82238"/>
  </w:style>
  <w:style w:type="character" w:customStyle="1" w:styleId="Hyperlink1">
    <w:name w:val="Hyperlink1"/>
    <w:basedOn w:val="DefaultParagraphFont"/>
    <w:uiPriority w:val="99"/>
    <w:unhideWhenUsed/>
    <w:rsid w:val="00B82238"/>
    <w:rPr>
      <w:color w:val="0563C1"/>
      <w:u w:val="single"/>
    </w:rPr>
  </w:style>
  <w:style w:type="table" w:customStyle="1" w:styleId="GridTable4-Accent613">
    <w:name w:val="Grid Table 4 - Accent 613"/>
    <w:basedOn w:val="TableNormal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OC31">
    <w:name w:val="TOC 31"/>
    <w:basedOn w:val="Normal"/>
    <w:next w:val="Normal"/>
    <w:autoRedefine/>
    <w:uiPriority w:val="39"/>
    <w:unhideWhenUsed/>
    <w:rsid w:val="00B82238"/>
    <w:pPr>
      <w:tabs>
        <w:tab w:val="left" w:pos="1440"/>
        <w:tab w:val="right" w:leader="dot" w:pos="9016"/>
      </w:tabs>
      <w:spacing w:after="100" w:line="259" w:lineRule="auto"/>
      <w:ind w:left="440"/>
      <w:jc w:val="both"/>
    </w:pPr>
    <w:rPr>
      <w:rFonts w:asciiTheme="minorHAnsi" w:eastAsiaTheme="minorHAnsi" w:hAnsiTheme="minorHAnsi" w:cs="Calibri"/>
      <w:b w:val="0"/>
      <w:bCs w:val="0"/>
      <w:i/>
      <w:iCs/>
      <w:noProof/>
      <w:kern w:val="0"/>
      <w:sz w:val="20"/>
      <w:szCs w:val="20"/>
      <w:lang w:val="hr-HR"/>
    </w:rPr>
  </w:style>
  <w:style w:type="table" w:customStyle="1" w:styleId="LightGrid-Accent511">
    <w:name w:val="Light Grid - Accent 51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customStyle="1" w:styleId="Char11">
    <w:name w:val="Char11"/>
    <w:basedOn w:val="Normal"/>
    <w:next w:val="Normal"/>
    <w:uiPriority w:val="35"/>
    <w:qFormat/>
    <w:rsid w:val="00B82238"/>
    <w:pPr>
      <w:spacing w:after="120"/>
    </w:pPr>
    <w:rPr>
      <w:rFonts w:asciiTheme="minorHAnsi" w:eastAsiaTheme="minorHAnsi" w:hAnsiTheme="minorHAnsi" w:cstheme="minorBidi"/>
      <w:b w:val="0"/>
      <w:bCs w:val="0"/>
      <w:iCs/>
      <w:color w:val="000000"/>
      <w:kern w:val="0"/>
      <w:sz w:val="21"/>
      <w:szCs w:val="18"/>
    </w:rPr>
  </w:style>
  <w:style w:type="table" w:customStyle="1" w:styleId="GridTable4-Accent6116">
    <w:name w:val="Grid Table 4 - Accent 6116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13">
    <w:name w:val="Table Grid Light13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3">
    <w:name w:val="Table Grid Light123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121">
    <w:name w:val="Grid Table 4 - Accent 612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1">
    <w:name w:val="Grid Table 4 - Accent 6111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41">
    <w:name w:val="Table Grid Light4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82238"/>
    <w:rPr>
      <w:color w:val="954F72"/>
      <w:u w:val="single"/>
    </w:rPr>
  </w:style>
  <w:style w:type="table" w:customStyle="1" w:styleId="GridTable4-Accent621">
    <w:name w:val="Grid Table 4 - Accent 62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21">
    <w:name w:val="Light Grid - Accent 52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21">
    <w:name w:val="Grid Table 4 - Accent 6112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51">
    <w:name w:val="Table Grid Light5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EndnoteText1">
    <w:name w:val="Endnote Text1"/>
    <w:basedOn w:val="Normal"/>
    <w:next w:val="EndnoteText"/>
    <w:uiPriority w:val="99"/>
    <w:unhideWhenUsed/>
    <w:rsid w:val="00B82238"/>
    <w:pPr>
      <w:spacing w:after="80" w:line="240" w:lineRule="atLeast"/>
      <w:ind w:right="284"/>
    </w:pPr>
    <w:rPr>
      <w:rFonts w:asciiTheme="minorHAnsi" w:eastAsia="Yu Mincho" w:hAnsiTheme="minorHAnsi" w:cstheme="minorBidi"/>
      <w:b w:val="0"/>
      <w:bCs w:val="0"/>
      <w:color w:val="000000"/>
      <w:kern w:val="2"/>
      <w:sz w:val="20"/>
      <w:szCs w:val="18"/>
    </w:rPr>
  </w:style>
  <w:style w:type="table" w:customStyle="1" w:styleId="GridTable4-Accent631">
    <w:name w:val="Grid Table 4 - Accent 63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31">
    <w:name w:val="Light Grid - Accent 53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31">
    <w:name w:val="Grid Table 4 - Accent 6113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61">
    <w:name w:val="Table Grid Light6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1">
    <w:name w:val="Table Grid Light7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41">
    <w:name w:val="Grid Table 4 - Accent 64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41">
    <w:name w:val="Light Grid - Accent 54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41">
    <w:name w:val="Grid Table 4 - Accent 6114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81">
    <w:name w:val="Table Grid Light8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52">
    <w:name w:val="Grid Table 4 - Accent 65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51">
    <w:name w:val="Light Grid - Accent 55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51">
    <w:name w:val="Grid Table 4 - Accent 6115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91">
    <w:name w:val="Table Grid Light9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1">
    <w:name w:val="Table Grid Light10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1">
    <w:name w:val="Table Grid Light111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82238"/>
  </w:style>
  <w:style w:type="table" w:customStyle="1" w:styleId="TABLICAHAOP61">
    <w:name w:val="TABLICA_HAOP61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3"/>
    <w:link w:val="Style1Char"/>
    <w:qFormat/>
    <w:rsid w:val="00B82238"/>
    <w:pPr>
      <w:numPr>
        <w:ilvl w:val="2"/>
        <w:numId w:val="5"/>
      </w:numPr>
      <w:spacing w:before="160" w:after="120"/>
      <w:jc w:val="both"/>
    </w:pPr>
    <w:rPr>
      <w:i/>
      <w:iCs/>
      <w:lang w:val="hr-HR"/>
    </w:rPr>
  </w:style>
  <w:style w:type="character" w:customStyle="1" w:styleId="Style1Char">
    <w:name w:val="Style1 Char"/>
    <w:basedOn w:val="Head3Char"/>
    <w:link w:val="Style1"/>
    <w:rsid w:val="00B82238"/>
    <w:rPr>
      <w:rFonts w:ascii="Calibri" w:eastAsiaTheme="majorEastAsia" w:hAnsi="Calibri" w:cstheme="majorBidi"/>
      <w:b/>
      <w:i/>
      <w:iCs/>
      <w:noProof/>
      <w:color w:val="00D29A"/>
      <w:sz w:val="24"/>
      <w:szCs w:val="24"/>
      <w:lang w:val="hr-HR"/>
    </w:rPr>
  </w:style>
  <w:style w:type="table" w:customStyle="1" w:styleId="TableGridLight1211">
    <w:name w:val="Table Grid Light1211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21">
    <w:name w:val="Table Grid Light1221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82238"/>
  </w:style>
  <w:style w:type="numbering" w:customStyle="1" w:styleId="NoList1111">
    <w:name w:val="No List1111"/>
    <w:next w:val="NoList"/>
    <w:uiPriority w:val="99"/>
    <w:semiHidden/>
    <w:unhideWhenUsed/>
    <w:rsid w:val="00B82238"/>
  </w:style>
  <w:style w:type="table" w:customStyle="1" w:styleId="TableGrid4">
    <w:name w:val="Table Grid4"/>
    <w:basedOn w:val="TableNormal"/>
    <w:next w:val="TableGrid"/>
    <w:uiPriority w:val="39"/>
    <w:rsid w:val="00B82238"/>
    <w:rPr>
      <w:rFonts w:asciiTheme="minorHAnsi" w:eastAsiaTheme="minorHAnsi" w:hAnsiTheme="minorHAnsi" w:cstheme="minorBidi"/>
      <w:kern w:val="2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1">
    <w:name w:val="Table Grid Light131"/>
    <w:basedOn w:val="TableNormal"/>
    <w:uiPriority w:val="40"/>
    <w:rsid w:val="00B82238"/>
    <w:rPr>
      <w:rFonts w:asciiTheme="minorHAnsi" w:eastAsia="Yu Mincho" w:hAnsiTheme="minorHAnsi" w:cstheme="minorBidi"/>
      <w:sz w:val="24"/>
      <w:szCs w:val="24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LightGrid-Accent56">
    <w:name w:val="Light Grid - Accent 56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kern w:val="2"/>
      <w:sz w:val="24"/>
      <w:szCs w:val="24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1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  <w:shd w:val="clear" w:color="auto" w:fill="EFC3E9"/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  <w:shd w:val="clear" w:color="auto" w:fill="EFC3E9"/>
      </w:tcPr>
    </w:tblStylePr>
    <w:tblStylePr w:type="band2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</w:tcPr>
    </w:tblStylePr>
  </w:style>
  <w:style w:type="character" w:customStyle="1" w:styleId="EndnoteTextChar1">
    <w:name w:val="Endnote Text Char1"/>
    <w:basedOn w:val="DefaultParagraphFont"/>
    <w:uiPriority w:val="99"/>
    <w:semiHidden/>
    <w:rsid w:val="00B82238"/>
    <w:rPr>
      <w:sz w:val="20"/>
      <w:szCs w:val="20"/>
    </w:rPr>
  </w:style>
  <w:style w:type="numbering" w:customStyle="1" w:styleId="NoList3">
    <w:name w:val="No List3"/>
    <w:next w:val="NoList"/>
    <w:uiPriority w:val="99"/>
    <w:semiHidden/>
    <w:unhideWhenUsed/>
    <w:rsid w:val="00B82238"/>
  </w:style>
  <w:style w:type="table" w:customStyle="1" w:styleId="LightGrid-Accent561">
    <w:name w:val="Light Grid - Accent 56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TableGridLight14">
    <w:name w:val="Table Grid Light14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511">
    <w:name w:val="Grid Table 4 - Accent 6511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B82238"/>
  </w:style>
  <w:style w:type="table" w:customStyle="1" w:styleId="TableGridLight1212">
    <w:name w:val="Table Grid Light1212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22">
    <w:name w:val="Table Grid Light1222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82238"/>
  </w:style>
  <w:style w:type="numbering" w:customStyle="1" w:styleId="NoList112">
    <w:name w:val="No List112"/>
    <w:next w:val="NoList"/>
    <w:uiPriority w:val="99"/>
    <w:semiHidden/>
    <w:unhideWhenUsed/>
    <w:rsid w:val="00B82238"/>
  </w:style>
  <w:style w:type="numbering" w:customStyle="1" w:styleId="NoList4">
    <w:name w:val="No List4"/>
    <w:next w:val="NoList"/>
    <w:uiPriority w:val="99"/>
    <w:semiHidden/>
    <w:unhideWhenUsed/>
    <w:rsid w:val="00B82238"/>
  </w:style>
  <w:style w:type="numbering" w:customStyle="1" w:styleId="NoList13">
    <w:name w:val="No List13"/>
    <w:next w:val="NoList"/>
    <w:uiPriority w:val="99"/>
    <w:semiHidden/>
    <w:unhideWhenUsed/>
    <w:rsid w:val="00B82238"/>
  </w:style>
  <w:style w:type="table" w:customStyle="1" w:styleId="GridTable4-Accent614">
    <w:name w:val="Grid Table 4 - Accent 614"/>
    <w:basedOn w:val="TableNormal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12">
    <w:name w:val="Light Grid - Accent 51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7">
    <w:name w:val="Grid Table 4 - Accent 6117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15">
    <w:name w:val="Table Grid Light15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4">
    <w:name w:val="Table Grid Light124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2">
    <w:name w:val="Table Grid Light2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">
    <w:name w:val="Table Grid Light3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122">
    <w:name w:val="Grid Table 4 - Accent 612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2">
    <w:name w:val="Grid Table 4 - Accent 6111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42">
    <w:name w:val="Table Grid Light4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22">
    <w:name w:val="Grid Table 4 - Accent 62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22">
    <w:name w:val="Light Grid - Accent 52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22">
    <w:name w:val="Grid Table 4 - Accent 6112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52">
    <w:name w:val="Table Grid Light5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32">
    <w:name w:val="Grid Table 4 - Accent 63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32">
    <w:name w:val="Light Grid - Accent 53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32">
    <w:name w:val="Grid Table 4 - Accent 6113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62">
    <w:name w:val="Table Grid Light6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2">
    <w:name w:val="Table Grid Light7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42">
    <w:name w:val="Grid Table 4 - Accent 64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42">
    <w:name w:val="Light Grid - Accent 54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42">
    <w:name w:val="Grid Table 4 - Accent 6114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82">
    <w:name w:val="Table Grid Light8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4-Accent653">
    <w:name w:val="Grid Table 4 - Accent 653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Grid-Accent552">
    <w:name w:val="Light Grid - Accent 55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152">
    <w:name w:val="Grid Table 4 - Accent 6115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bs-Latn-BA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Light92">
    <w:name w:val="Table Grid Light9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2">
    <w:name w:val="Table Grid Light10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2">
    <w:name w:val="Table Grid Light112"/>
    <w:basedOn w:val="TableNormal"/>
    <w:next w:val="TableGridLight1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B82238"/>
  </w:style>
  <w:style w:type="table" w:customStyle="1" w:styleId="TABLICAHAOP62">
    <w:name w:val="TABLICA_HAOP62"/>
    <w:basedOn w:val="TableNormal"/>
    <w:next w:val="TableGrid"/>
    <w:uiPriority w:val="5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13">
    <w:name w:val="Table Grid Light1213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23">
    <w:name w:val="Table Grid Light1223"/>
    <w:basedOn w:val="TableNormal"/>
    <w:uiPriority w:val="40"/>
    <w:rsid w:val="00B82238"/>
    <w:rPr>
      <w:rFonts w:eastAsia="Times New Roman"/>
      <w:lang w:val="hr-HR" w:eastAsia="hr-HR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82238"/>
  </w:style>
  <w:style w:type="numbering" w:customStyle="1" w:styleId="NoList1112">
    <w:name w:val="No List1112"/>
    <w:next w:val="NoList"/>
    <w:uiPriority w:val="99"/>
    <w:semiHidden/>
    <w:unhideWhenUsed/>
    <w:rsid w:val="00B82238"/>
  </w:style>
  <w:style w:type="table" w:customStyle="1" w:styleId="TableGridLight132">
    <w:name w:val="Table Grid Light132"/>
    <w:basedOn w:val="TableNormal"/>
    <w:uiPriority w:val="40"/>
    <w:rsid w:val="00B82238"/>
    <w:rPr>
      <w:rFonts w:asciiTheme="minorHAnsi" w:eastAsia="Yu Mincho" w:hAnsiTheme="minorHAnsi" w:cstheme="minorBidi"/>
      <w:sz w:val="24"/>
      <w:szCs w:val="24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LightGrid-Accent57">
    <w:name w:val="Light Grid - Accent 57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kern w:val="2"/>
      <w:sz w:val="24"/>
      <w:szCs w:val="24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blStylePr w:type="fir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1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lastRow">
      <w:pPr>
        <w:spacing w:before="0" w:after="0" w:line="240" w:lineRule="auto"/>
      </w:pPr>
      <w:rPr>
        <w:rFonts w:ascii="Aptos Display" w:eastAsia="Times New Roman" w:hAnsi="Aptos Display" w:cs="Times New Roman"/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firstCol">
      <w:rPr>
        <w:rFonts w:ascii="Aptos Display" w:eastAsia="Times New Roman" w:hAnsi="Aptos Display" w:cs="Times New Roman"/>
        <w:b/>
        <w:bCs/>
      </w:rPr>
    </w:tblStylePr>
    <w:tblStylePr w:type="lastCol">
      <w:rPr>
        <w:rFonts w:ascii="Aptos Display" w:eastAsia="Times New Roman" w:hAnsi="Aptos Display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  <w:shd w:val="clear" w:color="auto" w:fill="EFC3E9"/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  <w:shd w:val="clear" w:color="auto" w:fill="EFC3E9"/>
      </w:tcPr>
    </w:tblStylePr>
    <w:tblStylePr w:type="band2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</w:tcPr>
    </w:tblStylePr>
  </w:style>
  <w:style w:type="numbering" w:customStyle="1" w:styleId="NoList31">
    <w:name w:val="No List31"/>
    <w:next w:val="NoList"/>
    <w:uiPriority w:val="99"/>
    <w:semiHidden/>
    <w:unhideWhenUsed/>
    <w:rsid w:val="00B82238"/>
  </w:style>
  <w:style w:type="table" w:customStyle="1" w:styleId="LightGrid-Accent562">
    <w:name w:val="Light Grid - Accent 562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512">
    <w:name w:val="Grid Table 4 - Accent 6512"/>
    <w:basedOn w:val="TableNormal"/>
    <w:next w:val="GridTable4-Accent61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B82238"/>
  </w:style>
  <w:style w:type="numbering" w:customStyle="1" w:styleId="NoList211">
    <w:name w:val="No List211"/>
    <w:next w:val="NoList"/>
    <w:uiPriority w:val="99"/>
    <w:semiHidden/>
    <w:unhideWhenUsed/>
    <w:rsid w:val="00B82238"/>
  </w:style>
  <w:style w:type="numbering" w:customStyle="1" w:styleId="NoList1121">
    <w:name w:val="No List1121"/>
    <w:next w:val="NoList"/>
    <w:uiPriority w:val="99"/>
    <w:semiHidden/>
    <w:unhideWhenUsed/>
    <w:rsid w:val="00B82238"/>
  </w:style>
  <w:style w:type="numbering" w:customStyle="1" w:styleId="NoList41">
    <w:name w:val="No List41"/>
    <w:next w:val="NoList"/>
    <w:uiPriority w:val="99"/>
    <w:semiHidden/>
    <w:unhideWhenUsed/>
    <w:rsid w:val="00B82238"/>
  </w:style>
  <w:style w:type="table" w:customStyle="1" w:styleId="LightGrid-Accent571">
    <w:name w:val="Light Grid - Accent 571"/>
    <w:basedOn w:val="TableNormal"/>
    <w:next w:val="LightGrid-Accent5"/>
    <w:uiPriority w:val="62"/>
    <w:semiHidden/>
    <w:unhideWhenUsed/>
    <w:rsid w:val="00B82238"/>
    <w:rPr>
      <w:rFonts w:asciiTheme="minorHAnsi" w:eastAsiaTheme="minorHAnsi" w:hAnsiTheme="minorHAnsi" w:cstheme="minorBidi"/>
      <w:sz w:val="22"/>
      <w:szCs w:val="22"/>
      <w:lang w:val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Times New Roman"/>
        <w:b/>
        <w:bCs/>
      </w:rPr>
    </w:tblStylePr>
    <w:tblStylePr w:type="lastCol">
      <w:rPr>
        <w:rFonts w:ascii="Calibri Light" w:eastAsia="Yu Gothic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PlainTable511">
    <w:name w:val="Plain Table 511"/>
    <w:basedOn w:val="TableNormal"/>
    <w:uiPriority w:val="45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4-Accent65111">
    <w:name w:val="Grid Table 4 - Accent 65111"/>
    <w:basedOn w:val="TableNormal"/>
    <w:next w:val="TableNormal"/>
    <w:uiPriority w:val="49"/>
    <w:rsid w:val="00B82238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B82238"/>
  </w:style>
  <w:style w:type="numbering" w:customStyle="1" w:styleId="NoList1131">
    <w:name w:val="No List1131"/>
    <w:next w:val="NoList"/>
    <w:uiPriority w:val="99"/>
    <w:semiHidden/>
    <w:unhideWhenUsed/>
    <w:rsid w:val="00B8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NC34~1\AppData\Local\Temp\memo%20-%2002%201%20-%20nacelnik%20unutrasnji-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27DAF-D5AE-4B72-AC6E-2AE5BDC7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unutrasnji-1</Template>
  <TotalTime>52</TotalTime>
  <Pages>1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kanc34biljanab</dc:creator>
  <cp:lastModifiedBy>Biljana Bakić</cp:lastModifiedBy>
  <cp:revision>21</cp:revision>
  <cp:lastPrinted>2026-08-24T06:58:00Z</cp:lastPrinted>
  <dcterms:created xsi:type="dcterms:W3CDTF">2026-08-21T12:38:00Z</dcterms:created>
  <dcterms:modified xsi:type="dcterms:W3CDTF">2026-08-24T06:58:00Z</dcterms:modified>
</cp:coreProperties>
</file>